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36"/>
        <w:gridCol w:w="142"/>
        <w:gridCol w:w="3061"/>
      </w:tblGrid>
      <w:tr w:rsidR="003831D3" w14:paraId="11D07A5E" w14:textId="77777777" w:rsidTr="00002839">
        <w:trPr>
          <w:cantSplit/>
          <w:trHeight w:hRule="exact" w:val="397"/>
        </w:trPr>
        <w:tc>
          <w:tcPr>
            <w:tcW w:w="6436" w:type="dxa"/>
          </w:tcPr>
          <w:p w14:paraId="4C109B00" w14:textId="77777777" w:rsidR="003831D3" w:rsidRPr="003831D3" w:rsidRDefault="003831D3" w:rsidP="003831D3">
            <w:pPr>
              <w:tabs>
                <w:tab w:val="right" w:pos="9498"/>
              </w:tabs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142" w:type="dxa"/>
          </w:tcPr>
          <w:p w14:paraId="34173C3F" w14:textId="77777777" w:rsidR="003831D3" w:rsidRDefault="003831D3">
            <w:pPr>
              <w:tabs>
                <w:tab w:val="right" w:pos="9498"/>
              </w:tabs>
              <w:spacing w:line="480" w:lineRule="exact"/>
              <w:rPr>
                <w:b/>
                <w:color w:val="000000"/>
              </w:rPr>
            </w:pP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6F1047" w14:textId="77777777" w:rsidR="003831D3" w:rsidRPr="00D00D96" w:rsidRDefault="006C64F4" w:rsidP="00002839">
            <w:pPr>
              <w:tabs>
                <w:tab w:val="right" w:pos="9498"/>
              </w:tabs>
              <w:jc w:val="center"/>
              <w:rPr>
                <w:color w:val="000000"/>
                <w:sz w:val="24"/>
                <w:szCs w:val="24"/>
              </w:rPr>
            </w:pPr>
            <w:r w:rsidRPr="006C64F4">
              <w:rPr>
                <w:color w:val="000000"/>
                <w:sz w:val="24"/>
                <w:szCs w:val="24"/>
              </w:rPr>
              <w:t>Supplies and services</w:t>
            </w:r>
          </w:p>
        </w:tc>
      </w:tr>
    </w:tbl>
    <w:p w14:paraId="05F32452" w14:textId="77777777" w:rsidR="00F822F5" w:rsidRDefault="00F822F5">
      <w:pPr>
        <w:tabs>
          <w:tab w:val="right" w:pos="9498"/>
        </w:tabs>
        <w:rPr>
          <w:color w:val="000000"/>
          <w:sz w:val="16"/>
        </w:rPr>
      </w:pPr>
    </w:p>
    <w:tbl>
      <w:tblPr>
        <w:tblW w:w="96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995"/>
        <w:gridCol w:w="1357"/>
        <w:gridCol w:w="57"/>
        <w:gridCol w:w="951"/>
        <w:gridCol w:w="183"/>
        <w:gridCol w:w="1704"/>
      </w:tblGrid>
      <w:tr w:rsidR="003831D3" w:rsidRPr="009C3EB0" w14:paraId="24F61D3F" w14:textId="77777777" w:rsidTr="006C64F4">
        <w:trPr>
          <w:trHeight w:hRule="exact" w:val="260"/>
        </w:trPr>
        <w:tc>
          <w:tcPr>
            <w:tcW w:w="6747" w:type="dxa"/>
            <w:gridSpan w:val="3"/>
            <w:vAlign w:val="center"/>
          </w:tcPr>
          <w:p w14:paraId="5BC50BCB" w14:textId="77777777" w:rsidR="003831D3" w:rsidRDefault="003831D3" w:rsidP="00B66A24">
            <w:pPr>
              <w:rPr>
                <w:color w:val="000000"/>
                <w:sz w:val="16"/>
              </w:rPr>
            </w:pPr>
          </w:p>
        </w:tc>
        <w:tc>
          <w:tcPr>
            <w:tcW w:w="28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6258D1" w14:textId="77777777" w:rsidR="003831D3" w:rsidRPr="006C64F4" w:rsidRDefault="006C64F4" w:rsidP="006C64F4">
            <w:pPr>
              <w:ind w:right="-57"/>
              <w:rPr>
                <w:color w:val="000000"/>
                <w:sz w:val="16"/>
                <w:lang w:val="en-GB"/>
              </w:rPr>
            </w:pPr>
            <w:r w:rsidRPr="006C64F4">
              <w:rPr>
                <w:b/>
                <w:color w:val="000000"/>
                <w:sz w:val="14"/>
                <w:lang w:val="en-GB"/>
              </w:rPr>
              <w:t>Mark with a cross</w:t>
            </w:r>
            <w:r w:rsidR="003831D3" w:rsidRPr="006C64F4">
              <w:rPr>
                <w:b/>
                <w:color w:val="000000"/>
                <w:sz w:val="14"/>
                <w:lang w:val="en-GB"/>
              </w:rPr>
              <w:t xml:space="preserve"> </w:t>
            </w:r>
            <w:r w:rsidR="00343E18">
              <w:rPr>
                <w:b/>
                <w:color w:val="000000"/>
                <w:sz w:val="14"/>
              </w:rPr>
              <w:fldChar w:fldCharType="begin">
                <w:ffData>
                  <w:name w:val="Kontrollkästchen1"/>
                  <w:enabled w:val="0"/>
                  <w:calcOnExit w:val="0"/>
                  <w:checkBox>
                    <w:size w:val="16"/>
                    <w:default w:val="1"/>
                  </w:checkBox>
                </w:ffData>
              </w:fldChar>
            </w:r>
            <w:bookmarkStart w:id="0" w:name="Kontrollkästchen1"/>
            <w:r w:rsidR="003831D3" w:rsidRPr="006C64F4">
              <w:rPr>
                <w:b/>
                <w:color w:val="000000"/>
                <w:sz w:val="14"/>
                <w:lang w:val="en-GB"/>
              </w:rPr>
              <w:instrText xml:space="preserve"> FORMCHECKBOX </w:instrText>
            </w:r>
            <w:r w:rsidR="00343E18">
              <w:rPr>
                <w:b/>
                <w:color w:val="000000"/>
                <w:sz w:val="14"/>
              </w:rPr>
            </w:r>
            <w:r w:rsidR="00343E18">
              <w:rPr>
                <w:b/>
                <w:color w:val="000000"/>
                <w:sz w:val="14"/>
              </w:rPr>
              <w:fldChar w:fldCharType="separate"/>
            </w:r>
            <w:r w:rsidR="00343E18">
              <w:rPr>
                <w:b/>
                <w:color w:val="000000"/>
                <w:sz w:val="14"/>
              </w:rPr>
              <w:fldChar w:fldCharType="end"/>
            </w:r>
            <w:bookmarkEnd w:id="0"/>
            <w:r w:rsidR="003831D3" w:rsidRPr="006C64F4">
              <w:rPr>
                <w:b/>
                <w:color w:val="000000"/>
                <w:sz w:val="14"/>
                <w:lang w:val="en-GB"/>
              </w:rPr>
              <w:t xml:space="preserve"> </w:t>
            </w:r>
            <w:r w:rsidRPr="006C64F4">
              <w:rPr>
                <w:b/>
                <w:color w:val="000000"/>
                <w:sz w:val="14"/>
                <w:lang w:val="en-GB"/>
              </w:rPr>
              <w:t>o</w:t>
            </w:r>
            <w:r>
              <w:rPr>
                <w:b/>
                <w:color w:val="000000"/>
                <w:sz w:val="14"/>
                <w:lang w:val="en-GB"/>
              </w:rPr>
              <w:t>r complete</w:t>
            </w:r>
          </w:p>
        </w:tc>
      </w:tr>
      <w:tr w:rsidR="003831D3" w:rsidRPr="009C3EB0" w14:paraId="6689CCC9" w14:textId="77777777" w:rsidTr="006C64F4">
        <w:trPr>
          <w:trHeight w:hRule="exact" w:val="300"/>
          <w:hidden/>
        </w:trPr>
        <w:tc>
          <w:tcPr>
            <w:tcW w:w="4395" w:type="dxa"/>
            <w:vAlign w:val="bottom"/>
          </w:tcPr>
          <w:p w14:paraId="10CCD321" w14:textId="77777777" w:rsidR="003831D3" w:rsidRPr="006C64F4" w:rsidRDefault="006C64F4" w:rsidP="00B66A24">
            <w:pPr>
              <w:spacing w:line="240" w:lineRule="exact"/>
              <w:rPr>
                <w:color w:val="000000"/>
                <w:sz w:val="16"/>
                <w:lang w:val="en-GB"/>
              </w:rPr>
            </w:pPr>
            <w:r w:rsidRPr="006C64F4">
              <w:rPr>
                <w:b/>
                <w:vanish/>
                <w:color w:val="000000"/>
                <w:sz w:val="18"/>
                <w:lang w:val="en-GB"/>
              </w:rPr>
              <w:t>Main tender – NO awarding on a lot-by-lot basis –</w:t>
            </w:r>
          </w:p>
        </w:tc>
        <w:tc>
          <w:tcPr>
            <w:tcW w:w="5247" w:type="dxa"/>
            <w:gridSpan w:val="6"/>
          </w:tcPr>
          <w:p w14:paraId="1CCC5947" w14:textId="77777777" w:rsidR="003831D3" w:rsidRPr="006C64F4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  <w:lang w:val="en-GB"/>
              </w:rPr>
            </w:pPr>
          </w:p>
        </w:tc>
      </w:tr>
      <w:tr w:rsidR="003831D3" w:rsidRPr="009C3EB0" w14:paraId="35B278F3" w14:textId="77777777" w:rsidTr="006C64F4">
        <w:trPr>
          <w:trHeight w:hRule="exact" w:val="300"/>
        </w:trPr>
        <w:tc>
          <w:tcPr>
            <w:tcW w:w="4395" w:type="dxa"/>
          </w:tcPr>
          <w:p w14:paraId="4F822C9C" w14:textId="77777777" w:rsidR="003831D3" w:rsidRPr="006C64F4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  <w:lang w:val="en-GB"/>
              </w:rPr>
            </w:pPr>
          </w:p>
        </w:tc>
        <w:tc>
          <w:tcPr>
            <w:tcW w:w="5247" w:type="dxa"/>
            <w:gridSpan w:val="6"/>
          </w:tcPr>
          <w:p w14:paraId="4FF64499" w14:textId="77777777" w:rsidR="003831D3" w:rsidRPr="006C64F4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  <w:lang w:val="en-GB"/>
              </w:rPr>
            </w:pPr>
          </w:p>
        </w:tc>
      </w:tr>
      <w:tr w:rsidR="003831D3" w14:paraId="2074E814" w14:textId="77777777" w:rsidTr="006C64F4">
        <w:trPr>
          <w:trHeight w:hRule="exact" w:val="454"/>
        </w:trPr>
        <w:tc>
          <w:tcPr>
            <w:tcW w:w="4395" w:type="dxa"/>
            <w:vAlign w:val="bottom"/>
          </w:tcPr>
          <w:p w14:paraId="1AD6D42D" w14:textId="77777777" w:rsidR="003831D3" w:rsidRPr="006C64F4" w:rsidRDefault="006C64F4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  <w:lang w:val="en-GB"/>
              </w:rPr>
            </w:pPr>
            <w:r w:rsidRPr="006C64F4">
              <w:rPr>
                <w:color w:val="000000"/>
                <w:lang w:val="en-GB"/>
              </w:rPr>
              <w:t>Name and address of tenderer</w:t>
            </w:r>
          </w:p>
        </w:tc>
        <w:tc>
          <w:tcPr>
            <w:tcW w:w="995" w:type="dxa"/>
            <w:vMerge w:val="restart"/>
          </w:tcPr>
          <w:p w14:paraId="3E968A47" w14:textId="77777777" w:rsidR="003831D3" w:rsidRPr="006C64F4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  <w:lang w:val="en-GB"/>
              </w:rPr>
            </w:pPr>
          </w:p>
        </w:tc>
        <w:tc>
          <w:tcPr>
            <w:tcW w:w="2548" w:type="dxa"/>
            <w:gridSpan w:val="4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043AE05" w14:textId="59045F6C" w:rsidR="003831D3" w:rsidRDefault="006C64F4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 w:rsidRPr="006C64F4">
              <w:rPr>
                <w:color w:val="000000"/>
                <w:sz w:val="18"/>
              </w:rPr>
              <w:t>Project No:</w:t>
            </w:r>
            <w:r w:rsidR="003831D3">
              <w:rPr>
                <w:color w:val="000000"/>
                <w:sz w:val="18"/>
              </w:rPr>
              <w:t xml:space="preserve"> </w:t>
            </w:r>
            <w:bookmarkStart w:id="1" w:name="IA_Textanfang"/>
            <w:r w:rsidR="00343E18">
              <w:rPr>
                <w:b/>
                <w:color w:val="000000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r w:rsidR="003831D3"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5D4C6A">
              <w:rPr>
                <w:b/>
                <w:color w:val="000000"/>
              </w:rPr>
              <w:t> </w:t>
            </w:r>
            <w:r w:rsidR="005D4C6A">
              <w:rPr>
                <w:b/>
                <w:color w:val="000000"/>
              </w:rPr>
              <w:t> </w:t>
            </w:r>
            <w:r w:rsidR="005D4C6A">
              <w:rPr>
                <w:b/>
                <w:color w:val="000000"/>
              </w:rPr>
              <w:t> </w:t>
            </w:r>
            <w:r w:rsidR="005D4C6A">
              <w:rPr>
                <w:b/>
                <w:color w:val="000000"/>
              </w:rPr>
              <w:t> </w:t>
            </w:r>
            <w:r w:rsidR="005D4C6A">
              <w:rPr>
                <w:b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  <w:bookmarkEnd w:id="1"/>
          </w:p>
        </w:tc>
        <w:tc>
          <w:tcPr>
            <w:tcW w:w="170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F77C2B2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rPr>
                <w:color w:val="000000"/>
                <w:sz w:val="16"/>
              </w:rPr>
            </w:pPr>
          </w:p>
        </w:tc>
      </w:tr>
      <w:tr w:rsidR="003831D3" w14:paraId="3A41327E" w14:textId="77777777" w:rsidTr="006C64F4">
        <w:trPr>
          <w:trHeight w:hRule="exact" w:val="454"/>
        </w:trPr>
        <w:tc>
          <w:tcPr>
            <w:tcW w:w="4395" w:type="dxa"/>
            <w:vMerge w:val="restart"/>
          </w:tcPr>
          <w:p w14:paraId="3FF810B2" w14:textId="77777777" w:rsidR="003831D3" w:rsidRDefault="003831D3" w:rsidP="00B66A24">
            <w:pPr>
              <w:tabs>
                <w:tab w:val="left" w:pos="6521"/>
              </w:tabs>
              <w:spacing w:line="80" w:lineRule="exact"/>
              <w:rPr>
                <w:noProof/>
                <w:color w:val="000000"/>
                <w:sz w:val="8"/>
                <w:szCs w:val="8"/>
              </w:rPr>
            </w:pPr>
          </w:p>
          <w:p w14:paraId="2AA556CE" w14:textId="77777777" w:rsidR="003831D3" w:rsidRPr="00C53007" w:rsidRDefault="003831D3" w:rsidP="00B66A24">
            <w:pPr>
              <w:tabs>
                <w:tab w:val="left" w:pos="6521"/>
              </w:tabs>
              <w:spacing w:line="80" w:lineRule="exact"/>
              <w:rPr>
                <w:noProof/>
                <w:color w:val="000000"/>
                <w:sz w:val="8"/>
                <w:szCs w:val="8"/>
              </w:rPr>
            </w:pPr>
          </w:p>
          <w:p w14:paraId="23FFE405" w14:textId="77777777" w:rsidR="003831D3" w:rsidRDefault="00343E18" w:rsidP="00B66A24">
            <w:pPr>
              <w:tabs>
                <w:tab w:val="left" w:pos="6521"/>
              </w:tabs>
              <w:spacing w:line="240" w:lineRule="exact"/>
              <w:rPr>
                <w:color w:val="000000"/>
                <w:sz w:val="16"/>
              </w:rPr>
            </w:pPr>
            <w:r>
              <w:rPr>
                <w:noProof/>
                <w:color w:val="00000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="003831D3">
              <w:rPr>
                <w:noProof/>
                <w:color w:val="000000"/>
              </w:rPr>
              <w:instrText xml:space="preserve"> FORMTEXT </w:instrText>
            </w:r>
            <w:r>
              <w:rPr>
                <w:noProof/>
                <w:color w:val="000000"/>
              </w:rPr>
            </w:r>
            <w:r>
              <w:rPr>
                <w:noProof/>
                <w:color w:val="000000"/>
              </w:rPr>
              <w:fldChar w:fldCharType="separate"/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fldChar w:fldCharType="end"/>
            </w:r>
          </w:p>
        </w:tc>
        <w:tc>
          <w:tcPr>
            <w:tcW w:w="995" w:type="dxa"/>
            <w:vMerge/>
          </w:tcPr>
          <w:p w14:paraId="2ADB5CB9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80F4EE" w14:textId="3151031D" w:rsidR="003831D3" w:rsidRDefault="006C64F4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 w:rsidRPr="006C64F4">
              <w:rPr>
                <w:color w:val="000000"/>
                <w:sz w:val="18"/>
              </w:rPr>
              <w:t>Contract No:</w:t>
            </w:r>
            <w:r w:rsidR="003831D3">
              <w:rPr>
                <w:color w:val="000000"/>
                <w:sz w:val="18"/>
              </w:rPr>
              <w:t xml:space="preserve">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="003831D3"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5D4C6A" w:rsidRPr="005D4C6A">
              <w:rPr>
                <w:b/>
                <w:noProof/>
                <w:color w:val="000000"/>
              </w:rPr>
              <w:t>26-2000079740</w:t>
            </w:r>
            <w:r w:rsidR="00343E18">
              <w:rPr>
                <w:b/>
                <w:color w:val="000000"/>
              </w:rPr>
              <w:fldChar w:fldCharType="end"/>
            </w:r>
          </w:p>
        </w:tc>
      </w:tr>
      <w:tr w:rsidR="003831D3" w:rsidRPr="009C3EB0" w14:paraId="54527A9D" w14:textId="77777777" w:rsidTr="006C64F4">
        <w:trPr>
          <w:trHeight w:hRule="exact" w:val="510"/>
        </w:trPr>
        <w:tc>
          <w:tcPr>
            <w:tcW w:w="4395" w:type="dxa"/>
            <w:vMerge/>
          </w:tcPr>
          <w:p w14:paraId="723AD20E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</w:rPr>
            </w:pPr>
          </w:p>
        </w:tc>
        <w:tc>
          <w:tcPr>
            <w:tcW w:w="995" w:type="dxa"/>
            <w:vMerge w:val="restart"/>
            <w:tcBorders>
              <w:right w:val="single" w:sz="12" w:space="0" w:color="auto"/>
            </w:tcBorders>
          </w:tcPr>
          <w:p w14:paraId="55994B76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4F0C8C1" w14:textId="77777777" w:rsidR="003831D3" w:rsidRPr="006C64F4" w:rsidRDefault="006C64F4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  <w:lang w:val="en-GB"/>
              </w:rPr>
            </w:pPr>
            <w:r w:rsidRPr="006C64F4">
              <w:rPr>
                <w:color w:val="000000"/>
                <w:sz w:val="16"/>
                <w:lang w:val="en-GB"/>
              </w:rPr>
              <w:t>Tender opening date/deadline for submissions:</w:t>
            </w:r>
          </w:p>
        </w:tc>
      </w:tr>
      <w:tr w:rsidR="003831D3" w14:paraId="4E54CEBC" w14:textId="77777777" w:rsidTr="006C64F4">
        <w:trPr>
          <w:trHeight w:hRule="exact" w:val="340"/>
        </w:trPr>
        <w:tc>
          <w:tcPr>
            <w:tcW w:w="4395" w:type="dxa"/>
            <w:vMerge/>
          </w:tcPr>
          <w:p w14:paraId="7B36C574" w14:textId="77777777" w:rsidR="003831D3" w:rsidRPr="006C64F4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2"/>
                <w:lang w:val="en-GB"/>
              </w:rPr>
            </w:pPr>
          </w:p>
        </w:tc>
        <w:tc>
          <w:tcPr>
            <w:tcW w:w="995" w:type="dxa"/>
            <w:vMerge/>
            <w:tcBorders>
              <w:bottom w:val="nil"/>
              <w:right w:val="single" w:sz="12" w:space="0" w:color="auto"/>
            </w:tcBorders>
          </w:tcPr>
          <w:p w14:paraId="7F41ECF8" w14:textId="77777777" w:rsidR="003831D3" w:rsidRPr="006C64F4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  <w:lang w:val="en-GB"/>
              </w:rPr>
            </w:pPr>
          </w:p>
        </w:tc>
        <w:tc>
          <w:tcPr>
            <w:tcW w:w="2365" w:type="dxa"/>
            <w:gridSpan w:val="3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F2CF3C9" w14:textId="0B4A9CAD" w:rsidR="003831D3" w:rsidRDefault="006C64F4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Date</w:t>
            </w:r>
            <w:r w:rsidR="003831D3">
              <w:rPr>
                <w:color w:val="000000"/>
                <w:sz w:val="16"/>
              </w:rPr>
              <w:t xml:space="preserve">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="003831D3"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FC2C23">
              <w:rPr>
                <w:b/>
                <w:color w:val="000000"/>
              </w:rPr>
              <w:t>08.09.2026</w:t>
            </w:r>
            <w:r w:rsidR="00343E18">
              <w:rPr>
                <w:b/>
                <w:color w:val="000000"/>
              </w:rPr>
              <w:fldChar w:fldCharType="end"/>
            </w:r>
          </w:p>
        </w:tc>
        <w:tc>
          <w:tcPr>
            <w:tcW w:w="188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912C15" w14:textId="353047C9" w:rsidR="003831D3" w:rsidRDefault="006C64F4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Time</w:t>
            </w:r>
            <w:r w:rsidR="003831D3">
              <w:rPr>
                <w:color w:val="000000"/>
                <w:sz w:val="16"/>
              </w:rPr>
              <w:t xml:space="preserve">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90"/>
                  <w:enabled/>
                  <w:calcOnExit w:val="0"/>
                  <w:textInput>
                    <w:type w:val="date"/>
                    <w:format w:val="HH:mm"/>
                  </w:textInput>
                </w:ffData>
              </w:fldChar>
            </w:r>
            <w:r w:rsidR="003831D3"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FC2C23">
              <w:rPr>
                <w:b/>
                <w:color w:val="000000"/>
              </w:rPr>
              <w:t>11:00</w:t>
            </w:r>
            <w:r w:rsidR="00343E18">
              <w:rPr>
                <w:b/>
                <w:color w:val="000000"/>
              </w:rPr>
              <w:fldChar w:fldCharType="end"/>
            </w:r>
          </w:p>
        </w:tc>
      </w:tr>
      <w:tr w:rsidR="003831D3" w:rsidRPr="009C3EB0" w14:paraId="3ACCA460" w14:textId="77777777" w:rsidTr="006C64F4">
        <w:trPr>
          <w:trHeight w:hRule="exact" w:val="284"/>
        </w:trPr>
        <w:tc>
          <w:tcPr>
            <w:tcW w:w="4395" w:type="dxa"/>
            <w:vMerge/>
          </w:tcPr>
          <w:p w14:paraId="268BE97A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6"/>
              </w:rPr>
            </w:pPr>
          </w:p>
        </w:tc>
        <w:tc>
          <w:tcPr>
            <w:tcW w:w="995" w:type="dxa"/>
            <w:vMerge/>
            <w:tcBorders>
              <w:right w:val="single" w:sz="12" w:space="0" w:color="auto"/>
            </w:tcBorders>
          </w:tcPr>
          <w:p w14:paraId="6088A55D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3CDBE4" w14:textId="1685A544" w:rsidR="003831D3" w:rsidRPr="006C64F4" w:rsidRDefault="006C64F4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  <w:lang w:val="en-GB"/>
              </w:rPr>
            </w:pPr>
            <w:r w:rsidRPr="006C64F4">
              <w:rPr>
                <w:color w:val="000000"/>
                <w:sz w:val="18"/>
                <w:lang w:val="en-GB"/>
              </w:rPr>
              <w:t>Time frame during which the tenderer must maintain its tender ends on:</w:t>
            </w:r>
            <w:r w:rsidR="003831D3" w:rsidRPr="006C64F4">
              <w:rPr>
                <w:color w:val="000000"/>
                <w:sz w:val="18"/>
                <w:lang w:val="en-GB"/>
              </w:rPr>
              <w:t xml:space="preserve">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6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65"/>
            <w:r w:rsidR="003831D3" w:rsidRPr="006C64F4">
              <w:rPr>
                <w:b/>
                <w:color w:val="000000"/>
                <w:lang w:val="en-GB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FC2C23" w:rsidRPr="00FC2C23">
              <w:rPr>
                <w:b/>
                <w:noProof/>
                <w:color w:val="000000"/>
                <w:lang w:val="en-US"/>
              </w:rPr>
              <w:t>3</w:t>
            </w:r>
            <w:r w:rsidR="00FC2C23">
              <w:rPr>
                <w:b/>
                <w:noProof/>
                <w:color w:val="000000"/>
                <w:lang w:val="en-US"/>
              </w:rPr>
              <w:t>0.11.2026</w:t>
            </w:r>
            <w:r w:rsidR="00343E18">
              <w:rPr>
                <w:b/>
                <w:color w:val="000000"/>
              </w:rPr>
              <w:fldChar w:fldCharType="end"/>
            </w:r>
            <w:bookmarkEnd w:id="2"/>
          </w:p>
        </w:tc>
      </w:tr>
      <w:tr w:rsidR="003831D3" w14:paraId="5106B491" w14:textId="77777777" w:rsidTr="006C64F4">
        <w:trPr>
          <w:trHeight w:val="240"/>
        </w:trPr>
        <w:tc>
          <w:tcPr>
            <w:tcW w:w="4395" w:type="dxa"/>
            <w:vMerge w:val="restart"/>
            <w:tcBorders>
              <w:top w:val="nil"/>
            </w:tcBorders>
          </w:tcPr>
          <w:p w14:paraId="57CADC1A" w14:textId="77777777" w:rsidR="003831D3" w:rsidRPr="00F63FCE" w:rsidRDefault="00860E5B" w:rsidP="00B66A24">
            <w:pPr>
              <w:widowControl w:val="0"/>
              <w:tabs>
                <w:tab w:val="left" w:pos="6521"/>
              </w:tabs>
              <w:rPr>
                <w:noProof/>
                <w:color w:val="000000"/>
                <w:lang w:val="en-US"/>
              </w:rPr>
            </w:pPr>
            <w:r w:rsidRPr="00F63FCE">
              <w:rPr>
                <w:noProof/>
                <w:color w:val="000000"/>
                <w:lang w:val="en-US"/>
              </w:rPr>
              <w:t>To</w:t>
            </w:r>
          </w:p>
          <w:p w14:paraId="1C6ABA7F" w14:textId="77777777" w:rsidR="003831D3" w:rsidRPr="00F63FCE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  <w:lang w:val="en-US"/>
              </w:rPr>
            </w:pPr>
            <w:r w:rsidRPr="00F63FCE">
              <w:rPr>
                <w:b/>
                <w:noProof/>
                <w:color w:val="000000"/>
                <w:lang w:val="en-US"/>
              </w:rPr>
              <w:t>Deutsche Bundesbank</w:t>
            </w:r>
          </w:p>
          <w:p w14:paraId="458166F0" w14:textId="77777777" w:rsidR="003831D3" w:rsidRPr="00F63FCE" w:rsidRDefault="00860E5B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  <w:lang w:val="en-US"/>
              </w:rPr>
            </w:pPr>
            <w:r w:rsidRPr="00F63FCE">
              <w:rPr>
                <w:b/>
                <w:noProof/>
                <w:color w:val="000000"/>
                <w:lang w:val="en-US"/>
              </w:rPr>
              <w:t>Procurement Centre</w:t>
            </w:r>
          </w:p>
          <w:p w14:paraId="1056E600" w14:textId="77777777" w:rsidR="003831D3" w:rsidRPr="00F63FCE" w:rsidRDefault="00860E5B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  <w:lang w:val="en-US"/>
              </w:rPr>
            </w:pPr>
            <w:r w:rsidRPr="00F63FCE">
              <w:rPr>
                <w:b/>
                <w:noProof/>
                <w:color w:val="000000"/>
                <w:lang w:val="en-US"/>
              </w:rPr>
              <w:t>Submissions Team</w:t>
            </w:r>
          </w:p>
          <w:p w14:paraId="70C2352F" w14:textId="77777777" w:rsidR="003831D3" w:rsidRPr="00B64E8C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 w:rsidRPr="00B64E8C">
              <w:rPr>
                <w:b/>
                <w:noProof/>
                <w:color w:val="000000"/>
              </w:rPr>
              <w:t>Taunusanlage 5</w:t>
            </w:r>
          </w:p>
          <w:p w14:paraId="657F4C33" w14:textId="77777777" w:rsidR="003831D3" w:rsidRDefault="003831D3" w:rsidP="00610B20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6"/>
              </w:rPr>
            </w:pPr>
            <w:r w:rsidRPr="00B64E8C">
              <w:rPr>
                <w:b/>
                <w:noProof/>
                <w:color w:val="000000"/>
              </w:rPr>
              <w:t>60</w:t>
            </w:r>
            <w:r w:rsidR="00610B20">
              <w:rPr>
                <w:b/>
                <w:noProof/>
                <w:color w:val="000000"/>
              </w:rPr>
              <w:t>3</w:t>
            </w:r>
            <w:r w:rsidRPr="00B64E8C">
              <w:rPr>
                <w:b/>
                <w:noProof/>
                <w:color w:val="000000"/>
              </w:rPr>
              <w:t>29 Frankfurt am Main</w:t>
            </w:r>
            <w:r w:rsidR="00860E5B">
              <w:rPr>
                <w:b/>
                <w:noProof/>
                <w:color w:val="000000"/>
              </w:rPr>
              <w:t>, Germany</w:t>
            </w:r>
          </w:p>
        </w:tc>
        <w:tc>
          <w:tcPr>
            <w:tcW w:w="995" w:type="dxa"/>
            <w:vMerge/>
            <w:tcBorders>
              <w:right w:val="single" w:sz="12" w:space="0" w:color="auto"/>
            </w:tcBorders>
          </w:tcPr>
          <w:p w14:paraId="5F9B31BE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D03178" w14:textId="77777777" w:rsidR="003831D3" w:rsidRDefault="003831D3" w:rsidP="00B66A24">
            <w:pPr>
              <w:widowControl w:val="0"/>
              <w:tabs>
                <w:tab w:val="left" w:pos="6521"/>
              </w:tabs>
              <w:spacing w:before="140"/>
              <w:rPr>
                <w:color w:val="000000"/>
                <w:sz w:val="18"/>
              </w:rPr>
            </w:pPr>
          </w:p>
        </w:tc>
      </w:tr>
      <w:tr w:rsidR="003831D3" w14:paraId="46ECD8DE" w14:textId="77777777" w:rsidTr="006C64F4">
        <w:trPr>
          <w:trHeight w:val="1022"/>
        </w:trPr>
        <w:tc>
          <w:tcPr>
            <w:tcW w:w="4395" w:type="dxa"/>
            <w:vMerge/>
          </w:tcPr>
          <w:p w14:paraId="0949EEB4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noProof/>
                <w:color w:val="000000"/>
              </w:rPr>
            </w:pPr>
          </w:p>
        </w:tc>
        <w:tc>
          <w:tcPr>
            <w:tcW w:w="995" w:type="dxa"/>
            <w:vMerge/>
            <w:tcBorders>
              <w:right w:val="single" w:sz="12" w:space="0" w:color="auto"/>
            </w:tcBorders>
          </w:tcPr>
          <w:p w14:paraId="74572290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DD5F0D6" w14:textId="77777777" w:rsidR="003831D3" w:rsidRPr="00FF787F" w:rsidRDefault="006C64F4" w:rsidP="00B66A24">
            <w:pPr>
              <w:tabs>
                <w:tab w:val="left" w:pos="5387"/>
              </w:tabs>
              <w:spacing w:before="40"/>
              <w:rPr>
                <w:color w:val="000000"/>
                <w:sz w:val="16"/>
                <w:szCs w:val="16"/>
              </w:rPr>
            </w:pPr>
            <w:r w:rsidRPr="006C64F4">
              <w:rPr>
                <w:color w:val="000000"/>
                <w:sz w:val="16"/>
                <w:szCs w:val="16"/>
              </w:rPr>
              <w:t>Place (address as adjacent)</w:t>
            </w:r>
          </w:p>
          <w:p w14:paraId="23852BC5" w14:textId="77777777" w:rsidR="003831D3" w:rsidRDefault="00343E18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 w:rsidRPr="006E4892">
              <w:rPr>
                <w:b/>
                <w:color w:val="000000"/>
                <w:sz w:val="18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3" w:name="Text104"/>
            <w:r w:rsidR="003831D3" w:rsidRPr="006E4892">
              <w:rPr>
                <w:b/>
                <w:color w:val="000000"/>
                <w:sz w:val="18"/>
              </w:rPr>
              <w:instrText xml:space="preserve"> FORMTEXT </w:instrText>
            </w:r>
            <w:r w:rsidRPr="006E4892">
              <w:rPr>
                <w:b/>
                <w:color w:val="000000"/>
                <w:sz w:val="18"/>
              </w:rPr>
            </w:r>
            <w:r w:rsidRPr="006E4892">
              <w:rPr>
                <w:b/>
                <w:color w:val="000000"/>
                <w:sz w:val="18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Pr="006E4892">
              <w:rPr>
                <w:b/>
                <w:color w:val="000000"/>
                <w:sz w:val="18"/>
              </w:rPr>
              <w:fldChar w:fldCharType="end"/>
            </w:r>
            <w:bookmarkEnd w:id="3"/>
          </w:p>
        </w:tc>
      </w:tr>
      <w:tr w:rsidR="003831D3" w14:paraId="3426EB4F" w14:textId="77777777" w:rsidTr="006C6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439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488E40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</w:p>
        </w:tc>
        <w:tc>
          <w:tcPr>
            <w:tcW w:w="995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14:paraId="0585D950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E7E0B" w14:textId="77777777" w:rsidR="003831D3" w:rsidRDefault="006C64F4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Roo</w:t>
            </w:r>
            <w:r w:rsidR="003831D3">
              <w:rPr>
                <w:color w:val="000000"/>
                <w:sz w:val="16"/>
              </w:rPr>
              <w:t xml:space="preserve">m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831D3"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</w:p>
        </w:tc>
        <w:tc>
          <w:tcPr>
            <w:tcW w:w="2838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A665DBD" w14:textId="29F53386" w:rsidR="003831D3" w:rsidRDefault="003831D3" w:rsidP="006C64F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Tel</w:t>
            </w:r>
            <w:r w:rsidR="006C64F4">
              <w:rPr>
                <w:color w:val="000000"/>
                <w:sz w:val="16"/>
              </w:rPr>
              <w:t>.:</w:t>
            </w:r>
            <w:r>
              <w:rPr>
                <w:color w:val="000000"/>
                <w:sz w:val="16"/>
              </w:rPr>
              <w:t xml:space="preserve"> </w:t>
            </w:r>
            <w:r w:rsidR="006C64F4">
              <w:rPr>
                <w:b/>
                <w:color w:val="000000"/>
              </w:rPr>
              <w:fldChar w:fldCharType="begin">
                <w:ffData>
                  <w:name w:val="Text90"/>
                  <w:enabled/>
                  <w:calcOnExit w:val="0"/>
                  <w:textInput>
                    <w:default w:val="+49 (0)69 9566"/>
                  </w:textInput>
                </w:ffData>
              </w:fldChar>
            </w:r>
            <w:bookmarkStart w:id="4" w:name="Text90"/>
            <w:r w:rsidR="006C64F4">
              <w:rPr>
                <w:b/>
                <w:color w:val="000000"/>
              </w:rPr>
              <w:instrText xml:space="preserve"> FORMTEXT </w:instrText>
            </w:r>
            <w:r w:rsidR="006C64F4">
              <w:rPr>
                <w:b/>
                <w:color w:val="000000"/>
              </w:rPr>
            </w:r>
            <w:r w:rsidR="006C64F4">
              <w:rPr>
                <w:b/>
                <w:color w:val="000000"/>
              </w:rPr>
              <w:fldChar w:fldCharType="separate"/>
            </w:r>
            <w:r w:rsidR="006C64F4">
              <w:rPr>
                <w:b/>
                <w:noProof/>
                <w:color w:val="000000"/>
              </w:rPr>
              <w:t>+49 (0)69 9566</w:t>
            </w:r>
            <w:r w:rsidR="00295571">
              <w:rPr>
                <w:b/>
                <w:noProof/>
                <w:color w:val="000000"/>
              </w:rPr>
              <w:t>-</w:t>
            </w:r>
            <w:r w:rsidR="006C64F4">
              <w:rPr>
                <w:b/>
                <w:color w:val="000000"/>
              </w:rPr>
              <w:fldChar w:fldCharType="end"/>
            </w:r>
            <w:bookmarkEnd w:id="4"/>
            <w:r w:rsidR="00343E18">
              <w:rPr>
                <w:b/>
                <w:color w:val="000000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5" w:name="Text114"/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6D4E44">
              <w:rPr>
                <w:b/>
                <w:color w:val="000000"/>
              </w:rPr>
              <w:t> </w:t>
            </w:r>
            <w:r w:rsidR="006D4E44">
              <w:rPr>
                <w:b/>
                <w:color w:val="000000"/>
              </w:rPr>
              <w:t> </w:t>
            </w:r>
            <w:r w:rsidR="006D4E44">
              <w:rPr>
                <w:b/>
                <w:color w:val="000000"/>
              </w:rPr>
              <w:t> </w:t>
            </w:r>
            <w:r w:rsidR="006D4E44">
              <w:rPr>
                <w:b/>
                <w:color w:val="000000"/>
              </w:rPr>
              <w:t> </w:t>
            </w:r>
            <w:r w:rsidR="006D4E44">
              <w:rPr>
                <w:b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  <w:bookmarkEnd w:id="5"/>
          </w:p>
        </w:tc>
      </w:tr>
      <w:tr w:rsidR="003831D3" w:rsidRPr="003266BC" w14:paraId="20C28D3F" w14:textId="77777777" w:rsidTr="006C64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13"/>
        </w:trPr>
        <w:tc>
          <w:tcPr>
            <w:tcW w:w="96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41E12C2" w14:textId="77777777" w:rsidR="003831D3" w:rsidRPr="003266BC" w:rsidRDefault="003831D3" w:rsidP="00B66A24">
            <w:pPr>
              <w:rPr>
                <w:b/>
                <w:sz w:val="6"/>
                <w:szCs w:val="6"/>
              </w:rPr>
            </w:pPr>
          </w:p>
        </w:tc>
      </w:tr>
    </w:tbl>
    <w:p w14:paraId="62B16B86" w14:textId="77777777" w:rsidR="00F822F5" w:rsidRDefault="00F822F5"/>
    <w:tbl>
      <w:tblPr>
        <w:tblW w:w="964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4"/>
        <w:gridCol w:w="40"/>
        <w:gridCol w:w="320"/>
        <w:gridCol w:w="734"/>
        <w:gridCol w:w="82"/>
        <w:gridCol w:w="800"/>
        <w:gridCol w:w="475"/>
        <w:gridCol w:w="1508"/>
        <w:gridCol w:w="1270"/>
        <w:gridCol w:w="412"/>
        <w:gridCol w:w="142"/>
        <w:gridCol w:w="273"/>
        <w:gridCol w:w="969"/>
        <w:gridCol w:w="7"/>
        <w:gridCol w:w="1641"/>
        <w:gridCol w:w="524"/>
        <w:gridCol w:w="16"/>
        <w:gridCol w:w="21"/>
        <w:gridCol w:w="23"/>
        <w:gridCol w:w="7"/>
      </w:tblGrid>
      <w:tr w:rsidR="00117A47" w14:paraId="1392ECBE" w14:textId="77777777" w:rsidTr="00DA5DFF">
        <w:trPr>
          <w:gridAfter w:val="1"/>
          <w:wAfter w:w="7" w:type="dxa"/>
          <w:trHeight w:hRule="exact" w:val="567"/>
        </w:trPr>
        <w:tc>
          <w:tcPr>
            <w:tcW w:w="9641" w:type="dxa"/>
            <w:gridSpan w:val="19"/>
            <w:vAlign w:val="center"/>
          </w:tcPr>
          <w:p w14:paraId="4B76D204" w14:textId="77777777" w:rsidR="00117A47" w:rsidRPr="00117A47" w:rsidRDefault="00860E5B" w:rsidP="00B66A24">
            <w:pPr>
              <w:tabs>
                <w:tab w:val="left" w:pos="6521"/>
              </w:tabs>
              <w:spacing w:before="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Tender</w:t>
            </w:r>
          </w:p>
          <w:p w14:paraId="2863B13B" w14:textId="77777777" w:rsidR="00117A47" w:rsidRDefault="00117A47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</w:p>
        </w:tc>
      </w:tr>
      <w:tr w:rsidR="00F822F5" w14:paraId="66A39385" w14:textId="77777777" w:rsidTr="00DA5DFF">
        <w:trPr>
          <w:gridAfter w:val="1"/>
          <w:wAfter w:w="7" w:type="dxa"/>
          <w:trHeight w:hRule="exact" w:val="360"/>
        </w:trPr>
        <w:tc>
          <w:tcPr>
            <w:tcW w:w="9641" w:type="dxa"/>
            <w:gridSpan w:val="19"/>
          </w:tcPr>
          <w:p w14:paraId="0690F35E" w14:textId="77777777" w:rsidR="00F822F5" w:rsidRDefault="00860E5B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Procurement</w:t>
            </w:r>
          </w:p>
          <w:p w14:paraId="01D5156C" w14:textId="77777777" w:rsidR="00F822F5" w:rsidRDefault="00F822F5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</w:p>
        </w:tc>
      </w:tr>
      <w:tr w:rsidR="00F822F5" w:rsidRPr="009C3EB0" w14:paraId="689F913C" w14:textId="77777777" w:rsidTr="00DA5DFF">
        <w:trPr>
          <w:gridAfter w:val="1"/>
          <w:wAfter w:w="7" w:type="dxa"/>
          <w:trHeight w:hRule="exact" w:val="964"/>
        </w:trPr>
        <w:tc>
          <w:tcPr>
            <w:tcW w:w="9641" w:type="dxa"/>
            <w:gridSpan w:val="19"/>
          </w:tcPr>
          <w:p w14:paraId="2C5F3381" w14:textId="77777777" w:rsidR="003832F5" w:rsidRPr="00FC2C23" w:rsidRDefault="003832F5" w:rsidP="003832F5">
            <w:pPr>
              <w:tabs>
                <w:tab w:val="left" w:pos="6521"/>
              </w:tabs>
              <w:rPr>
                <w:color w:val="000000"/>
                <w:sz w:val="8"/>
                <w:szCs w:val="8"/>
                <w:lang w:val="en-US"/>
              </w:rPr>
            </w:pPr>
          </w:p>
          <w:p w14:paraId="5B47B2B4" w14:textId="60F82FEB" w:rsidR="00F822F5" w:rsidRPr="00FC2C23" w:rsidRDefault="00343E18" w:rsidP="003832F5">
            <w:pPr>
              <w:tabs>
                <w:tab w:val="left" w:pos="6521"/>
              </w:tabs>
              <w:rPr>
                <w:color w:val="000000"/>
                <w:sz w:val="18"/>
                <w:lang w:val="en-US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6" w:name="Text74"/>
            <w:r w:rsidR="00F822F5" w:rsidRPr="00FC2C23">
              <w:rPr>
                <w:b/>
                <w:color w:val="000000"/>
                <w:sz w:val="18"/>
                <w:lang w:val="en-US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0575D7" w:rsidRPr="00FC2C23">
              <w:rPr>
                <w:b/>
                <w:color w:val="000000"/>
                <w:sz w:val="18"/>
                <w:lang w:val="en-US"/>
              </w:rPr>
              <w:t xml:space="preserve">Framework Agreement - </w:t>
            </w:r>
            <w:r w:rsidR="008D258E" w:rsidRPr="00FC2C23">
              <w:rPr>
                <w:b/>
                <w:noProof/>
                <w:color w:val="000000"/>
                <w:sz w:val="18"/>
                <w:lang w:val="en-US"/>
              </w:rPr>
              <w:t>Sustainable Aviation Fuel Certificates</w:t>
            </w:r>
            <w:r>
              <w:rPr>
                <w:b/>
                <w:color w:val="000000"/>
                <w:sz w:val="18"/>
              </w:rPr>
              <w:fldChar w:fldCharType="end"/>
            </w:r>
            <w:bookmarkEnd w:id="6"/>
          </w:p>
        </w:tc>
      </w:tr>
      <w:tr w:rsidR="00F822F5" w:rsidRPr="009C3EB0" w14:paraId="53F7E001" w14:textId="77777777" w:rsidTr="00DA5DFF">
        <w:trPr>
          <w:gridAfter w:val="1"/>
          <w:wAfter w:w="7" w:type="dxa"/>
          <w:trHeight w:hRule="exact" w:val="360"/>
        </w:trPr>
        <w:tc>
          <w:tcPr>
            <w:tcW w:w="9641" w:type="dxa"/>
            <w:gridSpan w:val="19"/>
          </w:tcPr>
          <w:p w14:paraId="4C938F93" w14:textId="77777777" w:rsidR="00F822F5" w:rsidRPr="00860E5B" w:rsidRDefault="00860E5B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  <w:lang w:val="en-GB"/>
              </w:rPr>
            </w:pPr>
            <w:r w:rsidRPr="00860E5B">
              <w:rPr>
                <w:color w:val="000000"/>
                <w:sz w:val="18"/>
                <w:lang w:val="en-GB"/>
              </w:rPr>
              <w:t>Supplies and services to be provided</w:t>
            </w:r>
          </w:p>
        </w:tc>
      </w:tr>
      <w:tr w:rsidR="00F822F5" w14:paraId="74BC00A4" w14:textId="77777777" w:rsidTr="00DA5DFF">
        <w:trPr>
          <w:gridAfter w:val="1"/>
          <w:wAfter w:w="7" w:type="dxa"/>
          <w:trHeight w:hRule="exact" w:val="964"/>
        </w:trPr>
        <w:tc>
          <w:tcPr>
            <w:tcW w:w="9641" w:type="dxa"/>
            <w:gridSpan w:val="19"/>
          </w:tcPr>
          <w:p w14:paraId="67596BE4" w14:textId="77777777" w:rsidR="003832F5" w:rsidRPr="00860E5B" w:rsidRDefault="003832F5" w:rsidP="003832F5">
            <w:pPr>
              <w:tabs>
                <w:tab w:val="left" w:pos="6521"/>
              </w:tabs>
              <w:rPr>
                <w:color w:val="000000"/>
                <w:sz w:val="8"/>
                <w:szCs w:val="8"/>
                <w:lang w:val="en-GB"/>
              </w:rPr>
            </w:pPr>
          </w:p>
          <w:p w14:paraId="6C8CE863" w14:textId="77777777" w:rsidR="00F822F5" w:rsidRDefault="00343E18" w:rsidP="003832F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822F5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>
              <w:rPr>
                <w:b/>
                <w:color w:val="000000"/>
                <w:sz w:val="18"/>
              </w:rPr>
              <w:fldChar w:fldCharType="end"/>
            </w:r>
          </w:p>
        </w:tc>
      </w:tr>
      <w:tr w:rsidR="00A04750" w:rsidRPr="002B1EE3" w14:paraId="0086E2AA" w14:textId="77777777" w:rsidTr="00DA5DFF">
        <w:trPr>
          <w:gridAfter w:val="1"/>
          <w:wAfter w:w="7" w:type="dxa"/>
          <w:trHeight w:val="170"/>
        </w:trPr>
        <w:tc>
          <w:tcPr>
            <w:tcW w:w="9641" w:type="dxa"/>
            <w:gridSpan w:val="19"/>
          </w:tcPr>
          <w:p w14:paraId="6B719C52" w14:textId="77777777" w:rsidR="00A04750" w:rsidRPr="002B1EE3" w:rsidRDefault="00A04750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2B1EE3" w:rsidRPr="009C3EB0" w14:paraId="3EF65F62" w14:textId="77777777" w:rsidTr="00DA5DFF">
        <w:trPr>
          <w:gridAfter w:val="1"/>
          <w:wAfter w:w="7" w:type="dxa"/>
          <w:trHeight w:val="360"/>
        </w:trPr>
        <w:tc>
          <w:tcPr>
            <w:tcW w:w="9641" w:type="dxa"/>
            <w:gridSpan w:val="19"/>
          </w:tcPr>
          <w:p w14:paraId="51B24463" w14:textId="77777777" w:rsidR="002B1EE3" w:rsidRPr="00860E5B" w:rsidRDefault="00860E5B" w:rsidP="00B66A24">
            <w:pPr>
              <w:tabs>
                <w:tab w:val="left" w:pos="6521"/>
              </w:tabs>
              <w:spacing w:before="120" w:after="40" w:line="240" w:lineRule="exact"/>
              <w:rPr>
                <w:b/>
                <w:color w:val="000000"/>
                <w:lang w:val="en-GB"/>
              </w:rPr>
            </w:pPr>
            <w:r w:rsidRPr="00860E5B">
              <w:rPr>
                <w:b/>
                <w:color w:val="000000"/>
                <w:lang w:val="en-GB"/>
              </w:rPr>
              <w:t>Annexes</w:t>
            </w:r>
            <w:r w:rsidR="002B1EE3" w:rsidRPr="00FC4F8A">
              <w:rPr>
                <w:rStyle w:val="Funotenzeichen"/>
                <w:b/>
                <w:position w:val="6"/>
                <w:sz w:val="14"/>
                <w:vertAlign w:val="baseline"/>
              </w:rPr>
              <w:footnoteReference w:id="1"/>
            </w:r>
            <w:r w:rsidR="001E130A" w:rsidRPr="00860E5B">
              <w:rPr>
                <w:b/>
                <w:color w:val="000000"/>
                <w:lang w:val="en-GB"/>
              </w:rPr>
              <w:t xml:space="preserve"> </w:t>
            </w:r>
            <w:r w:rsidRPr="00860E5B">
              <w:rPr>
                <w:b/>
                <w:color w:val="000000"/>
                <w:lang w:val="en-GB"/>
              </w:rPr>
              <w:t>which will form part of the agreement</w:t>
            </w:r>
          </w:p>
        </w:tc>
      </w:tr>
      <w:tr w:rsidR="002B1EE3" w:rsidRPr="009C3EB0" w14:paraId="1F3EEBEF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CB61A9B" w14:textId="77777777" w:rsidR="002B1EE3" w:rsidRDefault="00343E18" w:rsidP="00B66A24">
            <w:pPr>
              <w:tabs>
                <w:tab w:val="left" w:pos="358"/>
                <w:tab w:val="left" w:pos="925"/>
              </w:tabs>
              <w:rPr>
                <w:color w:val="000000"/>
                <w:sz w:val="18"/>
              </w:rPr>
            </w:pPr>
            <w:r w:rsidRPr="00D54DBC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 w:rsidRPr="00D54DBC">
              <w:rPr>
                <w:color w:val="000000"/>
                <w:sz w:val="18"/>
              </w:rPr>
              <w:instrText xml:space="preserve"> FORMCHECKBOX </w:instrText>
            </w:r>
            <w:r w:rsidRPr="00D54DBC">
              <w:rPr>
                <w:color w:val="000000"/>
                <w:sz w:val="18"/>
              </w:rPr>
            </w:r>
            <w:r w:rsidRPr="00D54DBC">
              <w:rPr>
                <w:color w:val="000000"/>
                <w:sz w:val="18"/>
              </w:rPr>
              <w:fldChar w:fldCharType="separate"/>
            </w:r>
            <w:r w:rsidRPr="00D54DBC">
              <w:rPr>
                <w:color w:val="000000"/>
                <w:sz w:val="18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1276448" w14:textId="77777777" w:rsidR="002B1EE3" w:rsidRPr="00860E5B" w:rsidRDefault="00860E5B" w:rsidP="00B66A24">
            <w:pPr>
              <w:tabs>
                <w:tab w:val="left" w:pos="170"/>
              </w:tabs>
              <w:rPr>
                <w:color w:val="000000"/>
                <w:sz w:val="18"/>
                <w:lang w:val="en-GB"/>
              </w:rPr>
            </w:pPr>
            <w:r>
              <w:rPr>
                <w:color w:val="000000"/>
                <w:sz w:val="18"/>
                <w:lang w:val="en-GB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Procurement description"/>
                    <w:listEntry w:val="Contract"/>
                  </w:ddList>
                </w:ffData>
              </w:fldChar>
            </w:r>
            <w:bookmarkStart w:id="7" w:name="Dropdown1"/>
            <w:r>
              <w:rPr>
                <w:color w:val="000000"/>
                <w:sz w:val="18"/>
                <w:lang w:val="en-GB"/>
              </w:rPr>
              <w:instrText xml:space="preserve"> FORMDROPDOWN </w:instrText>
            </w:r>
            <w:r>
              <w:rPr>
                <w:color w:val="000000"/>
                <w:sz w:val="18"/>
                <w:lang w:val="en-GB"/>
              </w:rPr>
            </w:r>
            <w:r>
              <w:rPr>
                <w:color w:val="000000"/>
                <w:sz w:val="18"/>
                <w:lang w:val="en-GB"/>
              </w:rPr>
              <w:fldChar w:fldCharType="separate"/>
            </w:r>
            <w:r>
              <w:rPr>
                <w:color w:val="000000"/>
                <w:sz w:val="18"/>
                <w:lang w:val="en-GB"/>
              </w:rPr>
              <w:fldChar w:fldCharType="end"/>
            </w:r>
            <w:bookmarkEnd w:id="7"/>
            <w:r w:rsidRPr="00860E5B">
              <w:rPr>
                <w:color w:val="000000"/>
                <w:sz w:val="18"/>
                <w:lang w:val="en-GB"/>
              </w:rPr>
              <w:t xml:space="preserve">  including prices, together with the requested details and declarations</w:t>
            </w:r>
          </w:p>
        </w:tc>
      </w:tr>
      <w:tr w:rsidR="00EE1491" w:rsidRPr="009C3EB0" w14:paraId="6C55DAEF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BEDF821" w14:textId="0C4A5CE3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354EEB2" w14:textId="1201749E" w:rsidR="00EE1491" w:rsidRPr="00FC2C23" w:rsidRDefault="00343E18" w:rsidP="00EF00E6">
            <w:pPr>
              <w:tabs>
                <w:tab w:val="left" w:pos="210"/>
              </w:tabs>
              <w:rPr>
                <w:color w:val="000000"/>
                <w:sz w:val="18"/>
                <w:lang w:val="en-US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FC2C23">
              <w:rPr>
                <w:color w:val="000000"/>
                <w:sz w:val="18"/>
                <w:lang w:val="en-US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5D4C6A" w:rsidRPr="00FC2C23">
              <w:rPr>
                <w:noProof/>
                <w:color w:val="000000"/>
                <w:sz w:val="18"/>
                <w:lang w:val="en-US"/>
              </w:rPr>
              <w:t>Contract in Document: B1_</w:t>
            </w:r>
            <w:r w:rsidR="00295571" w:rsidRPr="00FC2C23">
              <w:rPr>
                <w:noProof/>
                <w:color w:val="000000"/>
                <w:sz w:val="18"/>
                <w:lang w:val="en-US"/>
              </w:rPr>
              <w:t>Framework Agreement</w:t>
            </w:r>
            <w:r w:rsidR="005D4C6A" w:rsidRPr="00FC2C23">
              <w:rPr>
                <w:noProof/>
                <w:color w:val="000000"/>
                <w:sz w:val="18"/>
                <w:lang w:val="en-US"/>
              </w:rPr>
              <w:t xml:space="preserve"> 26-2000079740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:rsidRPr="009C3EB0" w14:paraId="095BEF74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4BCEC7A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EC8D338" w14:textId="77777777" w:rsidR="00EE1491" w:rsidRPr="00860E5B" w:rsidRDefault="00860E5B" w:rsidP="00EE1491">
            <w:pPr>
              <w:tabs>
                <w:tab w:val="left" w:pos="210"/>
              </w:tabs>
              <w:rPr>
                <w:color w:val="000000"/>
                <w:sz w:val="18"/>
                <w:lang w:val="en-GB"/>
              </w:rPr>
            </w:pPr>
            <w:r w:rsidRPr="00860E5B">
              <w:rPr>
                <w:color w:val="000000"/>
                <w:sz w:val="18"/>
                <w:lang w:val="en-GB"/>
              </w:rPr>
              <w:t>List of subcontractor supplies and services (form 11029 a)</w:t>
            </w:r>
          </w:p>
        </w:tc>
      </w:tr>
      <w:tr w:rsidR="00EE1491" w:rsidRPr="009C3EB0" w14:paraId="2D99594C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6FDDC08" w14:textId="3F76BDA1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3EEDCCB" w14:textId="77777777" w:rsidR="00EE1491" w:rsidRPr="00860E5B" w:rsidRDefault="00860E5B" w:rsidP="00EE1491">
            <w:pPr>
              <w:tabs>
                <w:tab w:val="left" w:pos="210"/>
              </w:tabs>
              <w:rPr>
                <w:color w:val="000000"/>
                <w:sz w:val="18"/>
                <w:lang w:val="en-GB"/>
              </w:rPr>
            </w:pPr>
            <w:r w:rsidRPr="00860E5B">
              <w:rPr>
                <w:color w:val="000000"/>
                <w:sz w:val="18"/>
                <w:lang w:val="en-GB"/>
              </w:rPr>
              <w:t>List of supplies and services of other enterprises (form 11029 c)</w:t>
            </w:r>
          </w:p>
        </w:tc>
      </w:tr>
      <w:tr w:rsidR="00EE1491" w:rsidRPr="009C3EB0" w14:paraId="11CED8E4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6F0394B2" w14:textId="5ADA71C5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 w:rsidR="009C3EB0"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76C5391" w14:textId="77777777" w:rsidR="00EE1491" w:rsidRPr="00860E5B" w:rsidRDefault="00860E5B" w:rsidP="00EE1491">
            <w:pPr>
              <w:tabs>
                <w:tab w:val="left" w:pos="210"/>
              </w:tabs>
              <w:rPr>
                <w:color w:val="000000"/>
                <w:sz w:val="18"/>
                <w:lang w:val="en-GB"/>
              </w:rPr>
            </w:pPr>
            <w:r w:rsidRPr="00860E5B">
              <w:rPr>
                <w:color w:val="000000"/>
                <w:sz w:val="18"/>
                <w:lang w:val="en-GB"/>
              </w:rPr>
              <w:t>Declaration of commitment of other enterprises (form 11029 d)</w:t>
            </w:r>
          </w:p>
        </w:tc>
      </w:tr>
      <w:tr w:rsidR="002B1EE3" w:rsidRPr="009C3EB0" w14:paraId="6AA33E8D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7635601" w14:textId="7DFF5576" w:rsidR="002B1EE3" w:rsidRDefault="00343E18" w:rsidP="00B66A24">
            <w:pPr>
              <w:tabs>
                <w:tab w:val="left" w:pos="358"/>
                <w:tab w:val="left" w:pos="925"/>
              </w:tabs>
              <w:rPr>
                <w:color w:val="000000"/>
                <w:sz w:val="18"/>
              </w:rPr>
            </w:pPr>
            <w:r w:rsidRPr="00D54DBC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2B1EE3" w:rsidRPr="00D54DBC">
              <w:rPr>
                <w:color w:val="000000"/>
                <w:sz w:val="18"/>
              </w:rPr>
              <w:instrText xml:space="preserve"> FORMCHECKBOX </w:instrText>
            </w:r>
            <w:r w:rsidR="009C3EB0" w:rsidRPr="00D54DBC">
              <w:rPr>
                <w:color w:val="000000"/>
                <w:sz w:val="18"/>
              </w:rPr>
            </w:r>
            <w:r w:rsidRPr="00D54DBC">
              <w:rPr>
                <w:color w:val="000000"/>
                <w:sz w:val="18"/>
              </w:rPr>
              <w:fldChar w:fldCharType="separate"/>
            </w:r>
            <w:r w:rsidRPr="00D54DBC">
              <w:rPr>
                <w:color w:val="000000"/>
                <w:sz w:val="18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8E74086" w14:textId="77777777" w:rsidR="002B1EE3" w:rsidRPr="00860E5B" w:rsidRDefault="00860E5B" w:rsidP="00860E5B">
            <w:pPr>
              <w:tabs>
                <w:tab w:val="left" w:pos="170"/>
              </w:tabs>
              <w:rPr>
                <w:color w:val="000000"/>
                <w:sz w:val="18"/>
                <w:lang w:val="en-GB"/>
              </w:rPr>
            </w:pPr>
            <w:r w:rsidRPr="00860E5B">
              <w:rPr>
                <w:color w:val="000000"/>
                <w:sz w:val="18"/>
                <w:lang w:val="en-GB"/>
              </w:rPr>
              <w:t xml:space="preserve">Declaration regarding the creation of </w:t>
            </w:r>
            <w:r>
              <w:rPr>
                <w:color w:val="000000"/>
                <w:sz w:val="18"/>
                <w:lang w:val="en-GB"/>
              </w:rPr>
              <w:t>a tenderer consortium</w:t>
            </w:r>
            <w:r w:rsidRPr="00860E5B">
              <w:rPr>
                <w:color w:val="000000"/>
                <w:sz w:val="18"/>
                <w:lang w:val="en-GB"/>
              </w:rPr>
              <w:t>/working group (form 11031)</w:t>
            </w:r>
          </w:p>
        </w:tc>
      </w:tr>
      <w:tr w:rsidR="00164451" w:rsidRPr="009C3EB0" w14:paraId="3D1F1797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13A39A51" w14:textId="77777777" w:rsidR="00164451" w:rsidRDefault="00164451" w:rsidP="0053306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663C8E8" w14:textId="77777777" w:rsidR="00164451" w:rsidRPr="00860E5B" w:rsidRDefault="00860E5B" w:rsidP="0017530D">
            <w:pPr>
              <w:tabs>
                <w:tab w:val="left" w:pos="210"/>
              </w:tabs>
              <w:rPr>
                <w:color w:val="000000"/>
                <w:sz w:val="18"/>
                <w:lang w:val="en-GB"/>
              </w:rPr>
            </w:pPr>
            <w:r w:rsidRPr="00860E5B">
              <w:rPr>
                <w:color w:val="000000"/>
                <w:sz w:val="18"/>
                <w:lang w:val="en-GB"/>
              </w:rPr>
              <w:t>Declaration regarding the use of wood products (form 11070)</w:t>
            </w:r>
          </w:p>
        </w:tc>
      </w:tr>
      <w:tr w:rsidR="002B1EE3" w14:paraId="3600444A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6CD8D53E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579A01C" w14:textId="77777777" w:rsidR="002B1EE3" w:rsidRDefault="00860E5B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860E5B">
              <w:rPr>
                <w:color w:val="000000"/>
                <w:sz w:val="18"/>
              </w:rPr>
              <w:t>Variant tenders</w:t>
            </w:r>
          </w:p>
        </w:tc>
      </w:tr>
      <w:tr w:rsidR="002B1EE3" w:rsidRPr="009C3EB0" w14:paraId="1D9EF15C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34896DC" w14:textId="7787C27C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2D056CE" w14:textId="7924297B" w:rsidR="002B1EE3" w:rsidRPr="00FC2C23" w:rsidRDefault="00343E18" w:rsidP="00B66A24">
            <w:pPr>
              <w:tabs>
                <w:tab w:val="left" w:pos="210"/>
              </w:tabs>
              <w:rPr>
                <w:color w:val="000000"/>
                <w:sz w:val="18"/>
                <w:lang w:val="en-US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FC2C23">
              <w:rPr>
                <w:color w:val="000000"/>
                <w:sz w:val="18"/>
                <w:lang w:val="en-US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5D4C6A" w:rsidRPr="00FC2C23">
              <w:rPr>
                <w:noProof/>
                <w:color w:val="000000"/>
                <w:sz w:val="18"/>
                <w:lang w:val="en-US"/>
              </w:rPr>
              <w:t>B2_Framework Agreement Annex 1 - Technical Specifications - 26-2000079740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:rsidRPr="009C3EB0" w14:paraId="1D6BF6BC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59E05B3" w14:textId="3B3668CC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A4D9578" w14:textId="3916ACA8" w:rsidR="00EE1491" w:rsidRPr="00FC2C23" w:rsidRDefault="00343E18" w:rsidP="00EF00E6">
            <w:pPr>
              <w:tabs>
                <w:tab w:val="left" w:pos="210"/>
              </w:tabs>
              <w:rPr>
                <w:color w:val="000000"/>
                <w:sz w:val="18"/>
                <w:lang w:val="en-US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FC2C23">
              <w:rPr>
                <w:color w:val="000000"/>
                <w:sz w:val="18"/>
                <w:lang w:val="en-US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9226E4" w:rsidRPr="00FC2C23">
              <w:rPr>
                <w:color w:val="000000"/>
                <w:sz w:val="18"/>
                <w:lang w:val="en-US"/>
              </w:rPr>
              <w:t xml:space="preserve">C3_Framework Agreement Annex 2 - </w:t>
            </w:r>
            <w:r w:rsidR="00295571" w:rsidRPr="00FC2C23">
              <w:rPr>
                <w:color w:val="000000"/>
                <w:sz w:val="18"/>
                <w:lang w:val="en-US"/>
              </w:rPr>
              <w:t>Award</w:t>
            </w:r>
            <w:r w:rsidR="009226E4" w:rsidRPr="00FC2C23">
              <w:rPr>
                <w:color w:val="000000"/>
                <w:sz w:val="18"/>
                <w:lang w:val="en-US"/>
              </w:rPr>
              <w:t xml:space="preserve"> Criteria</w:t>
            </w:r>
            <w:r w:rsidR="009C3EB0">
              <w:rPr>
                <w:color w:val="000000"/>
                <w:sz w:val="18"/>
                <w:lang w:val="en-US"/>
              </w:rPr>
              <w:t xml:space="preserve"> </w:t>
            </w:r>
            <w:proofErr w:type="spellStart"/>
            <w:r w:rsidR="009C3EB0">
              <w:rPr>
                <w:color w:val="000000"/>
                <w:sz w:val="18"/>
                <w:lang w:val="en-US"/>
              </w:rPr>
              <w:t>form_selection</w:t>
            </w:r>
            <w:proofErr w:type="spellEnd"/>
            <w:r w:rsidR="009C3EB0">
              <w:rPr>
                <w:color w:val="000000"/>
                <w:sz w:val="18"/>
                <w:lang w:val="en-US"/>
              </w:rPr>
              <w:t xml:space="preserve"> Questionnaire_26-2000079740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:rsidRPr="009C3EB0" w14:paraId="207E0495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51E5517A" w14:textId="462AC02F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573A496" w14:textId="4EADE1AA" w:rsidR="00EE1491" w:rsidRPr="00FC2C23" w:rsidRDefault="00343E18" w:rsidP="00EF00E6">
            <w:pPr>
              <w:tabs>
                <w:tab w:val="left" w:pos="210"/>
              </w:tabs>
              <w:rPr>
                <w:color w:val="000000"/>
                <w:sz w:val="18"/>
                <w:lang w:val="en-US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FC2C23">
              <w:rPr>
                <w:color w:val="000000"/>
                <w:sz w:val="18"/>
                <w:lang w:val="en-US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295571" w:rsidRPr="00FC2C23">
              <w:rPr>
                <w:color w:val="000000"/>
                <w:sz w:val="18"/>
                <w:lang w:val="en-US"/>
              </w:rPr>
              <w:t>B3_Framework Agreement Annex 3 - Additional Contractual Terms and Conditions 26-2000079740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:rsidRPr="009C3EB0" w14:paraId="2B9649B4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1D8285CC" w14:textId="4A78EEDD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353A965" w14:textId="29287527" w:rsidR="00EE1491" w:rsidRPr="00FC2C23" w:rsidRDefault="00343E18" w:rsidP="00EF00E6">
            <w:pPr>
              <w:tabs>
                <w:tab w:val="left" w:pos="210"/>
              </w:tabs>
              <w:rPr>
                <w:color w:val="000000"/>
                <w:sz w:val="18"/>
                <w:lang w:val="en-US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FC2C23">
              <w:rPr>
                <w:color w:val="000000"/>
                <w:sz w:val="18"/>
                <w:lang w:val="en-US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295571" w:rsidRPr="00FC2C23">
              <w:rPr>
                <w:color w:val="000000"/>
                <w:sz w:val="18"/>
                <w:lang w:val="en-US"/>
              </w:rPr>
              <w:t>B4_Framework Agreement Annex 4 - BBk Invoice Processing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:rsidRPr="009C3EB0" w14:paraId="569BC2C7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F965934" w14:textId="582B5833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5E8FF6E" w14:textId="4750D112" w:rsidR="001E130A" w:rsidRPr="00FC2C23" w:rsidRDefault="001E130A" w:rsidP="00DA43D6">
            <w:pPr>
              <w:tabs>
                <w:tab w:val="left" w:pos="210"/>
              </w:tabs>
              <w:rPr>
                <w:color w:val="000000"/>
                <w:sz w:val="18"/>
                <w:lang w:val="en-US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2C23">
              <w:rPr>
                <w:color w:val="000000"/>
                <w:sz w:val="18"/>
                <w:lang w:val="en-US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295571" w:rsidRPr="00FC2C23">
              <w:rPr>
                <w:color w:val="000000"/>
                <w:sz w:val="18"/>
                <w:lang w:val="en-US"/>
              </w:rPr>
              <w:t>C4_Self-declaration Russia sanctions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44A25D69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08C1F64" w14:textId="3159179D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 w:rsidR="009C3EB0"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A9D03AB" w14:textId="091DCE5F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9C3EB0">
              <w:rPr>
                <w:color w:val="000000"/>
                <w:sz w:val="18"/>
              </w:rPr>
              <w:t> </w:t>
            </w:r>
            <w:r w:rsidR="009C3EB0">
              <w:rPr>
                <w:color w:val="000000"/>
                <w:sz w:val="18"/>
              </w:rPr>
              <w:t> </w:t>
            </w:r>
            <w:r w:rsidR="009C3EB0">
              <w:rPr>
                <w:color w:val="000000"/>
                <w:sz w:val="18"/>
              </w:rPr>
              <w:t> </w:t>
            </w:r>
            <w:r w:rsidR="009C3EB0">
              <w:rPr>
                <w:color w:val="000000"/>
                <w:sz w:val="18"/>
              </w:rPr>
              <w:t> </w:t>
            </w:r>
            <w:r w:rsidR="009C3EB0">
              <w:rPr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5444B4E7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3E65804" w14:textId="65BED1EE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6CB673F" w14:textId="60BFCFB4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9226E4">
              <w:rPr>
                <w:color w:val="000000"/>
                <w:sz w:val="18"/>
              </w:rPr>
              <w:t> </w:t>
            </w:r>
            <w:r w:rsidR="009226E4">
              <w:rPr>
                <w:color w:val="000000"/>
                <w:sz w:val="18"/>
              </w:rPr>
              <w:t> </w:t>
            </w:r>
            <w:r w:rsidR="009226E4">
              <w:rPr>
                <w:color w:val="000000"/>
                <w:sz w:val="18"/>
              </w:rPr>
              <w:t> </w:t>
            </w:r>
            <w:r w:rsidR="009226E4">
              <w:rPr>
                <w:color w:val="000000"/>
                <w:sz w:val="18"/>
              </w:rPr>
              <w:t> </w:t>
            </w:r>
            <w:r w:rsidR="009226E4">
              <w:rPr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:rsidRPr="009C3EB0" w14:paraId="34B1011E" w14:textId="77777777" w:rsidTr="00DA43D6">
        <w:trPr>
          <w:gridAfter w:val="1"/>
          <w:wAfter w:w="7" w:type="dxa"/>
          <w:trHeight w:val="360"/>
        </w:trPr>
        <w:tc>
          <w:tcPr>
            <w:tcW w:w="9641" w:type="dxa"/>
            <w:gridSpan w:val="19"/>
          </w:tcPr>
          <w:p w14:paraId="6ADCD3AA" w14:textId="77777777" w:rsidR="001E130A" w:rsidRPr="00860E5B" w:rsidRDefault="00860E5B" w:rsidP="001E130A">
            <w:pPr>
              <w:tabs>
                <w:tab w:val="left" w:pos="6521"/>
              </w:tabs>
              <w:spacing w:before="120" w:after="40" w:line="240" w:lineRule="exact"/>
              <w:rPr>
                <w:b/>
                <w:color w:val="000000"/>
                <w:lang w:val="en-GB"/>
              </w:rPr>
            </w:pPr>
            <w:r w:rsidRPr="00860E5B">
              <w:rPr>
                <w:b/>
                <w:color w:val="000000"/>
                <w:lang w:val="en-GB"/>
              </w:rPr>
              <w:lastRenderedPageBreak/>
              <w:t>Annexes</w:t>
            </w:r>
            <w:r w:rsidR="001E130A" w:rsidRPr="00FC4F8A">
              <w:rPr>
                <w:rStyle w:val="Funotenzeichen"/>
                <w:b/>
                <w:position w:val="6"/>
                <w:sz w:val="14"/>
                <w:vertAlign w:val="baseline"/>
              </w:rPr>
              <w:footnoteReference w:id="2"/>
            </w:r>
            <w:r w:rsidR="001E130A" w:rsidRPr="00860E5B">
              <w:rPr>
                <w:b/>
                <w:color w:val="000000"/>
                <w:lang w:val="en-GB"/>
              </w:rPr>
              <w:t xml:space="preserve"> </w:t>
            </w:r>
            <w:r w:rsidRPr="00860E5B">
              <w:rPr>
                <w:b/>
                <w:color w:val="000000"/>
                <w:lang w:val="en-GB"/>
              </w:rPr>
              <w:t>which supplement the tender without forming part of the agreement</w:t>
            </w:r>
          </w:p>
        </w:tc>
      </w:tr>
      <w:tr w:rsidR="001E130A" w:rsidRPr="009C3EB0" w14:paraId="5500BE02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584A628" w14:textId="02B4EA5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CE7003B" w14:textId="77777777" w:rsidR="001E130A" w:rsidRPr="00860E5B" w:rsidRDefault="00860E5B" w:rsidP="00DA43D6">
            <w:pPr>
              <w:tabs>
                <w:tab w:val="left" w:pos="210"/>
              </w:tabs>
              <w:rPr>
                <w:color w:val="000000"/>
                <w:sz w:val="18"/>
                <w:lang w:val="en-GB"/>
              </w:rPr>
            </w:pPr>
            <w:r w:rsidRPr="00860E5B">
              <w:rPr>
                <w:color w:val="000000"/>
                <w:sz w:val="18"/>
                <w:lang w:val="en-GB"/>
              </w:rPr>
              <w:t>Self-declaration for the procurement procedure (form 11078 II)</w:t>
            </w:r>
          </w:p>
        </w:tc>
      </w:tr>
      <w:tr w:rsidR="001E130A" w:rsidRPr="009C3EB0" w14:paraId="1F0EA471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1886461E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23CBC3F" w14:textId="77777777" w:rsidR="001E130A" w:rsidRPr="00860E5B" w:rsidRDefault="00860E5B" w:rsidP="00DA43D6">
            <w:pPr>
              <w:tabs>
                <w:tab w:val="left" w:pos="210"/>
              </w:tabs>
              <w:rPr>
                <w:color w:val="000000"/>
                <w:sz w:val="18"/>
                <w:lang w:val="fr-FR"/>
              </w:rPr>
            </w:pPr>
            <w:r w:rsidRPr="00860E5B">
              <w:rPr>
                <w:color w:val="000000"/>
                <w:sz w:val="18"/>
                <w:lang w:val="fr-FR"/>
              </w:rPr>
              <w:t>European Single Procurement Document (ESPD)</w:t>
            </w:r>
          </w:p>
        </w:tc>
      </w:tr>
      <w:tr w:rsidR="00EE1491" w14:paraId="029FA620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FC737BB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8B1A8A5" w14:textId="77777777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21FAD97E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1B4C77B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F5599D1" w14:textId="77777777" w:rsidR="00EE1491" w:rsidRPr="00EE1491" w:rsidRDefault="00EA65E6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8"/>
              </w:rPr>
              <w:instrText xml:space="preserve"> FORMTEXT </w:instrText>
            </w:r>
            <w:r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38978258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F768633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1071AAE" w14:textId="77777777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150FA224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7702AA2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15205954" w14:textId="77777777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7190EF13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13CC0284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148947B7" w14:textId="77777777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A04750" w:rsidRPr="002B1EE3" w14:paraId="44FFA84C" w14:textId="77777777" w:rsidTr="00DA5DFF">
        <w:trPr>
          <w:gridAfter w:val="1"/>
          <w:wAfter w:w="7" w:type="dxa"/>
          <w:trHeight w:val="170"/>
        </w:trPr>
        <w:tc>
          <w:tcPr>
            <w:tcW w:w="9641" w:type="dxa"/>
            <w:gridSpan w:val="19"/>
          </w:tcPr>
          <w:p w14:paraId="6030A390" w14:textId="77777777" w:rsidR="00A04750" w:rsidRPr="002B1EE3" w:rsidRDefault="00A04750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F822F5" w:rsidRPr="009C3EB0" w14:paraId="65DC15E0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1EE85569" w14:textId="77777777" w:rsidR="00F822F5" w:rsidRPr="0018727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1</w:t>
            </w:r>
          </w:p>
        </w:tc>
        <w:tc>
          <w:tcPr>
            <w:tcW w:w="9257" w:type="dxa"/>
            <w:gridSpan w:val="18"/>
          </w:tcPr>
          <w:p w14:paraId="522162E7" w14:textId="77777777" w:rsidR="00A04750" w:rsidRPr="00860E5B" w:rsidRDefault="00860E5B" w:rsidP="00860E5B">
            <w:pPr>
              <w:tabs>
                <w:tab w:val="left" w:pos="6521"/>
              </w:tabs>
              <w:ind w:right="-57"/>
              <w:rPr>
                <w:b/>
                <w:sz w:val="18"/>
                <w:lang w:val="en-GB"/>
              </w:rPr>
            </w:pPr>
            <w:r w:rsidRPr="00860E5B">
              <w:rPr>
                <w:b/>
                <w:sz w:val="18"/>
                <w:lang w:val="en-GB"/>
              </w:rPr>
              <w:t>I/we offer to provide the above-mentioned supplies and/or services at the prices stated.</w:t>
            </w:r>
            <w:r>
              <w:rPr>
                <w:b/>
                <w:sz w:val="18"/>
                <w:lang w:val="en-GB"/>
              </w:rPr>
              <w:br/>
            </w:r>
            <w:r w:rsidRPr="00860E5B">
              <w:rPr>
                <w:b/>
                <w:sz w:val="18"/>
                <w:lang w:val="en-GB"/>
              </w:rPr>
              <w:t>I/we shall honour my/our tender until the end of the time frame during which the tenderer must maintain its tender.</w:t>
            </w:r>
          </w:p>
        </w:tc>
      </w:tr>
      <w:tr w:rsidR="00A04750" w:rsidRPr="009C3EB0" w14:paraId="31A45F8B" w14:textId="77777777" w:rsidTr="00013B60">
        <w:trPr>
          <w:gridAfter w:val="1"/>
          <w:wAfter w:w="7" w:type="dxa"/>
          <w:trHeight w:hRule="exact" w:val="170"/>
        </w:trPr>
        <w:tc>
          <w:tcPr>
            <w:tcW w:w="384" w:type="dxa"/>
          </w:tcPr>
          <w:p w14:paraId="47402A09" w14:textId="77777777" w:rsidR="00A04750" w:rsidRPr="00013B6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8"/>
                <w:szCs w:val="4"/>
                <w:lang w:val="en-GB"/>
              </w:rPr>
            </w:pPr>
          </w:p>
        </w:tc>
        <w:tc>
          <w:tcPr>
            <w:tcW w:w="9257" w:type="dxa"/>
            <w:gridSpan w:val="18"/>
          </w:tcPr>
          <w:p w14:paraId="0399782F" w14:textId="77777777" w:rsidR="00A04750" w:rsidRPr="00013B6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8"/>
                <w:szCs w:val="4"/>
                <w:lang w:val="en-GB"/>
              </w:rPr>
            </w:pPr>
          </w:p>
        </w:tc>
      </w:tr>
      <w:tr w:rsidR="00A04750" w14:paraId="12D4FE51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09F22161" w14:textId="77777777" w:rsidR="00A04750" w:rsidRPr="0018727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2</w:t>
            </w:r>
          </w:p>
        </w:tc>
        <w:tc>
          <w:tcPr>
            <w:tcW w:w="6056" w:type="dxa"/>
            <w:gridSpan w:val="11"/>
          </w:tcPr>
          <w:p w14:paraId="28F73D76" w14:textId="77777777" w:rsidR="00A04750" w:rsidRPr="00860E5B" w:rsidRDefault="00860E5B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  <w:lang w:val="en-GB"/>
              </w:rPr>
            </w:pPr>
            <w:r w:rsidRPr="00860E5B">
              <w:rPr>
                <w:b/>
                <w:sz w:val="18"/>
                <w:lang w:val="en-GB"/>
              </w:rPr>
              <w:t xml:space="preserve">The </w:t>
            </w:r>
            <w:r w:rsidRPr="00635D6C">
              <w:rPr>
                <w:b/>
                <w:sz w:val="18"/>
                <w:u w:val="single"/>
                <w:lang w:val="en-GB"/>
              </w:rPr>
              <w:t>final tender amount</w:t>
            </w:r>
            <w:r w:rsidRPr="00860E5B">
              <w:rPr>
                <w:b/>
                <w:sz w:val="18"/>
                <w:lang w:val="en-GB"/>
              </w:rPr>
              <w:t xml:space="preserve"> of the main tender pursuant to the procurement description including VAT (</w:t>
            </w:r>
            <w:r w:rsidRPr="00635D6C">
              <w:rPr>
                <w:b/>
                <w:sz w:val="18"/>
                <w:u w:val="single"/>
                <w:lang w:val="en-GB"/>
              </w:rPr>
              <w:t>gross</w:t>
            </w:r>
            <w:r w:rsidRPr="00860E5B">
              <w:rPr>
                <w:b/>
                <w:sz w:val="18"/>
                <w:lang w:val="en-GB"/>
              </w:rPr>
              <w:t>) is</w:t>
            </w:r>
          </w:p>
        </w:tc>
        <w:tc>
          <w:tcPr>
            <w:tcW w:w="2617" w:type="dxa"/>
            <w:gridSpan w:val="3"/>
            <w:vAlign w:val="center"/>
          </w:tcPr>
          <w:p w14:paraId="2FFDACB0" w14:textId="77777777" w:rsidR="00A04750" w:rsidRPr="008A57A1" w:rsidRDefault="00860E5B" w:rsidP="00860E5B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</w:rPr>
              <w:t>€</w:t>
            </w:r>
            <w:r w:rsidRPr="00860E5B">
              <w:rPr>
                <w:b/>
                <w:color w:val="000000"/>
                <w:sz w:val="18"/>
              </w:rPr>
              <w:t xml:space="preserve"> </w:t>
            </w:r>
            <w:r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5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bookmarkStart w:id="8" w:name="Text115"/>
            <w:r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>
              <w:rPr>
                <w:b/>
                <w:color w:val="000000"/>
                <w:sz w:val="18"/>
                <w:u w:val="single"/>
              </w:rPr>
            </w:r>
            <w:r>
              <w:rPr>
                <w:b/>
                <w:color w:val="000000"/>
                <w:sz w:val="18"/>
                <w:u w:val="single"/>
              </w:rPr>
              <w:fldChar w:fldCharType="separate"/>
            </w:r>
            <w:r>
              <w:rPr>
                <w:b/>
                <w:noProof/>
                <w:color w:val="000000"/>
                <w:sz w:val="18"/>
                <w:u w:val="single"/>
              </w:rPr>
              <w:t> </w:t>
            </w:r>
            <w:r>
              <w:rPr>
                <w:b/>
                <w:noProof/>
                <w:color w:val="000000"/>
                <w:sz w:val="18"/>
                <w:u w:val="single"/>
              </w:rPr>
              <w:t> </w:t>
            </w:r>
            <w:r>
              <w:rPr>
                <w:b/>
                <w:noProof/>
                <w:color w:val="000000"/>
                <w:sz w:val="18"/>
                <w:u w:val="single"/>
              </w:rPr>
              <w:t> </w:t>
            </w:r>
            <w:r>
              <w:rPr>
                <w:b/>
                <w:noProof/>
                <w:color w:val="000000"/>
                <w:sz w:val="18"/>
                <w:u w:val="single"/>
              </w:rPr>
              <w:t> </w:t>
            </w:r>
            <w:r>
              <w:rPr>
                <w:b/>
                <w:noProof/>
                <w:color w:val="000000"/>
                <w:sz w:val="18"/>
                <w:u w:val="single"/>
              </w:rPr>
              <w:t> </w:t>
            </w:r>
            <w:r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8"/>
          </w:p>
        </w:tc>
        <w:tc>
          <w:tcPr>
            <w:tcW w:w="584" w:type="dxa"/>
            <w:gridSpan w:val="4"/>
            <w:vAlign w:val="center"/>
          </w:tcPr>
          <w:p w14:paraId="31D6A717" w14:textId="77777777" w:rsidR="00A04750" w:rsidRPr="008A57A1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</w:p>
        </w:tc>
      </w:tr>
      <w:tr w:rsidR="00A04750" w:rsidRPr="00013B60" w14:paraId="45FC5A68" w14:textId="77777777" w:rsidTr="00013B60">
        <w:trPr>
          <w:gridAfter w:val="1"/>
          <w:wAfter w:w="7" w:type="dxa"/>
          <w:trHeight w:hRule="exact" w:val="170"/>
        </w:trPr>
        <w:tc>
          <w:tcPr>
            <w:tcW w:w="384" w:type="dxa"/>
          </w:tcPr>
          <w:p w14:paraId="102D1E8E" w14:textId="77777777" w:rsidR="00A04750" w:rsidRPr="00013B6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8"/>
                <w:szCs w:val="4"/>
              </w:rPr>
            </w:pPr>
          </w:p>
        </w:tc>
        <w:tc>
          <w:tcPr>
            <w:tcW w:w="6056" w:type="dxa"/>
            <w:gridSpan w:val="11"/>
          </w:tcPr>
          <w:p w14:paraId="2DF9D8BF" w14:textId="77777777" w:rsidR="00A04750" w:rsidRPr="00013B6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8"/>
                <w:szCs w:val="4"/>
              </w:rPr>
            </w:pPr>
          </w:p>
        </w:tc>
        <w:tc>
          <w:tcPr>
            <w:tcW w:w="2617" w:type="dxa"/>
            <w:gridSpan w:val="3"/>
            <w:vAlign w:val="center"/>
          </w:tcPr>
          <w:p w14:paraId="64FCE2D6" w14:textId="77777777" w:rsidR="00A04750" w:rsidRPr="00013B6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8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54972892" w14:textId="77777777" w:rsidR="00A04750" w:rsidRPr="00013B6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8"/>
                <w:szCs w:val="4"/>
              </w:rPr>
            </w:pPr>
          </w:p>
        </w:tc>
      </w:tr>
      <w:tr w:rsidR="00A04750" w14:paraId="3AA595F8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7D251ACC" w14:textId="77777777" w:rsidR="00A04750" w:rsidRPr="00187270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3</w:t>
            </w:r>
          </w:p>
        </w:tc>
        <w:tc>
          <w:tcPr>
            <w:tcW w:w="6056" w:type="dxa"/>
            <w:gridSpan w:val="11"/>
          </w:tcPr>
          <w:p w14:paraId="13820E35" w14:textId="77777777" w:rsidR="00A04750" w:rsidRPr="00F61ADE" w:rsidRDefault="00635D6C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635D6C">
              <w:rPr>
                <w:b/>
                <w:sz w:val="18"/>
              </w:rPr>
              <w:t xml:space="preserve">Number of </w:t>
            </w:r>
            <w:r w:rsidRPr="00635D6C">
              <w:rPr>
                <w:b/>
                <w:sz w:val="18"/>
                <w:u w:val="single"/>
              </w:rPr>
              <w:t>variant tenders</w:t>
            </w:r>
          </w:p>
        </w:tc>
        <w:bookmarkStart w:id="9" w:name="Text116"/>
        <w:tc>
          <w:tcPr>
            <w:tcW w:w="2617" w:type="dxa"/>
            <w:gridSpan w:val="3"/>
            <w:vAlign w:val="center"/>
          </w:tcPr>
          <w:p w14:paraId="7F67B1BC" w14:textId="77777777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6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9"/>
          </w:p>
        </w:tc>
        <w:tc>
          <w:tcPr>
            <w:tcW w:w="584" w:type="dxa"/>
            <w:gridSpan w:val="4"/>
            <w:vAlign w:val="center"/>
          </w:tcPr>
          <w:p w14:paraId="481A7920" w14:textId="77777777" w:rsidR="00A04750" w:rsidRPr="008A57A1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</w:p>
        </w:tc>
      </w:tr>
      <w:tr w:rsidR="00A04750" w:rsidRPr="00013B60" w14:paraId="704C14AD" w14:textId="77777777" w:rsidTr="00013B60">
        <w:trPr>
          <w:gridAfter w:val="1"/>
          <w:wAfter w:w="7" w:type="dxa"/>
          <w:trHeight w:hRule="exact" w:val="170"/>
        </w:trPr>
        <w:tc>
          <w:tcPr>
            <w:tcW w:w="384" w:type="dxa"/>
          </w:tcPr>
          <w:p w14:paraId="7D7720A9" w14:textId="77777777" w:rsidR="00A04750" w:rsidRPr="00013B6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8"/>
                <w:szCs w:val="4"/>
              </w:rPr>
            </w:pPr>
          </w:p>
        </w:tc>
        <w:tc>
          <w:tcPr>
            <w:tcW w:w="6056" w:type="dxa"/>
            <w:gridSpan w:val="11"/>
          </w:tcPr>
          <w:p w14:paraId="5E2CDDDE" w14:textId="77777777" w:rsidR="00A04750" w:rsidRPr="00013B6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8"/>
                <w:szCs w:val="4"/>
              </w:rPr>
            </w:pPr>
          </w:p>
        </w:tc>
        <w:tc>
          <w:tcPr>
            <w:tcW w:w="2617" w:type="dxa"/>
            <w:gridSpan w:val="3"/>
            <w:vAlign w:val="center"/>
          </w:tcPr>
          <w:p w14:paraId="7A486BD4" w14:textId="77777777" w:rsidR="00A04750" w:rsidRPr="00013B6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8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475DB095" w14:textId="77777777" w:rsidR="00A04750" w:rsidRPr="00013B6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8"/>
                <w:szCs w:val="4"/>
              </w:rPr>
            </w:pPr>
          </w:p>
        </w:tc>
      </w:tr>
      <w:tr w:rsidR="00A04750" w14:paraId="057BCB5A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31C214CE" w14:textId="77777777" w:rsidR="00A04750" w:rsidRPr="00187270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4</w:t>
            </w:r>
          </w:p>
        </w:tc>
        <w:tc>
          <w:tcPr>
            <w:tcW w:w="6056" w:type="dxa"/>
            <w:gridSpan w:val="11"/>
          </w:tcPr>
          <w:p w14:paraId="7DA4E24C" w14:textId="77777777" w:rsidR="00A04750" w:rsidRPr="00635D6C" w:rsidRDefault="00635D6C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  <w:lang w:val="en-GB"/>
              </w:rPr>
            </w:pPr>
            <w:r w:rsidRPr="00635D6C">
              <w:rPr>
                <w:b/>
                <w:sz w:val="18"/>
                <w:szCs w:val="18"/>
                <w:u w:val="single"/>
                <w:lang w:val="en-GB"/>
              </w:rPr>
              <w:t>Discount to be applied</w:t>
            </w:r>
            <w:r w:rsidRPr="00635D6C">
              <w:rPr>
                <w:b/>
                <w:sz w:val="18"/>
                <w:szCs w:val="18"/>
                <w:lang w:val="en-GB"/>
              </w:rPr>
              <w:t xml:space="preserve"> unconditional on the total invoice amount for the main tender and all variant tenders</w:t>
            </w:r>
          </w:p>
        </w:tc>
        <w:bookmarkStart w:id="10" w:name="Text117"/>
        <w:tc>
          <w:tcPr>
            <w:tcW w:w="2617" w:type="dxa"/>
            <w:gridSpan w:val="3"/>
            <w:vAlign w:val="center"/>
          </w:tcPr>
          <w:p w14:paraId="398A780B" w14:textId="77777777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7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10"/>
          </w:p>
        </w:tc>
        <w:tc>
          <w:tcPr>
            <w:tcW w:w="584" w:type="dxa"/>
            <w:gridSpan w:val="4"/>
            <w:vAlign w:val="center"/>
          </w:tcPr>
          <w:p w14:paraId="102C1058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%</w:t>
            </w:r>
          </w:p>
        </w:tc>
      </w:tr>
      <w:tr w:rsidR="00EE1491" w:rsidRPr="00013B60" w14:paraId="69950CA4" w14:textId="77777777" w:rsidTr="00013B60">
        <w:trPr>
          <w:gridAfter w:val="1"/>
          <w:wAfter w:w="7" w:type="dxa"/>
          <w:trHeight w:hRule="exact" w:val="170"/>
        </w:trPr>
        <w:tc>
          <w:tcPr>
            <w:tcW w:w="384" w:type="dxa"/>
          </w:tcPr>
          <w:p w14:paraId="7934E4D4" w14:textId="77777777" w:rsidR="00EE1491" w:rsidRPr="00013B6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8"/>
                <w:szCs w:val="4"/>
              </w:rPr>
            </w:pPr>
          </w:p>
        </w:tc>
        <w:tc>
          <w:tcPr>
            <w:tcW w:w="6056" w:type="dxa"/>
            <w:gridSpan w:val="11"/>
          </w:tcPr>
          <w:p w14:paraId="7D3B8E80" w14:textId="77777777" w:rsidR="00EE1491" w:rsidRPr="00013B6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8"/>
                <w:szCs w:val="4"/>
              </w:rPr>
            </w:pPr>
          </w:p>
        </w:tc>
        <w:tc>
          <w:tcPr>
            <w:tcW w:w="2617" w:type="dxa"/>
            <w:gridSpan w:val="3"/>
            <w:vAlign w:val="center"/>
          </w:tcPr>
          <w:p w14:paraId="70D6BD82" w14:textId="77777777" w:rsidR="00EE1491" w:rsidRPr="00013B6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8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79310B8D" w14:textId="77777777" w:rsidR="00EE1491" w:rsidRPr="00013B6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8"/>
                <w:szCs w:val="4"/>
              </w:rPr>
            </w:pPr>
          </w:p>
        </w:tc>
      </w:tr>
      <w:tr w:rsidR="00F822F5" w:rsidRPr="009C3EB0" w14:paraId="44D6BA17" w14:textId="77777777" w:rsidTr="00635D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1612E97D" w14:textId="77777777" w:rsidR="00F822F5" w:rsidRPr="00187270" w:rsidRDefault="00F822F5" w:rsidP="00B67D34">
            <w:pPr>
              <w:rPr>
                <w:b/>
                <w:sz w:val="18"/>
              </w:rPr>
            </w:pPr>
            <w:r w:rsidRPr="00187270">
              <w:rPr>
                <w:b/>
                <w:sz w:val="18"/>
              </w:rPr>
              <w:t>5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E942830" w14:textId="77777777" w:rsidR="00F822F5" w:rsidRPr="00635D6C" w:rsidRDefault="00635D6C" w:rsidP="00B67D34">
            <w:pPr>
              <w:jc w:val="both"/>
              <w:rPr>
                <w:b/>
                <w:sz w:val="18"/>
                <w:lang w:val="en-GB"/>
              </w:rPr>
            </w:pPr>
            <w:r w:rsidRPr="00635D6C">
              <w:rPr>
                <w:b/>
                <w:sz w:val="18"/>
                <w:lang w:val="en-GB"/>
              </w:rPr>
              <w:t>In addition to this letter of tender and the accompanying annexes, the following shall also form part of my/our tender:</w:t>
            </w:r>
          </w:p>
        </w:tc>
      </w:tr>
      <w:tr w:rsidR="00A4611C" w:rsidRPr="009C3EB0" w14:paraId="23A346EA" w14:textId="77777777" w:rsidTr="00DA5DFF">
        <w:trPr>
          <w:gridAfter w:val="4"/>
          <w:wAfter w:w="67" w:type="dxa"/>
          <w:trHeight w:hRule="exact" w:val="284"/>
        </w:trPr>
        <w:tc>
          <w:tcPr>
            <w:tcW w:w="384" w:type="dxa"/>
          </w:tcPr>
          <w:p w14:paraId="7CADD98C" w14:textId="77777777" w:rsidR="00A4611C" w:rsidRPr="00635D6C" w:rsidRDefault="00A4611C" w:rsidP="00B67D34">
            <w:pPr>
              <w:spacing w:before="40" w:after="40"/>
              <w:outlineLvl w:val="0"/>
              <w:rPr>
                <w:color w:val="000000"/>
                <w:sz w:val="18"/>
                <w:lang w:val="en-GB"/>
              </w:rPr>
            </w:pPr>
          </w:p>
        </w:tc>
        <w:tc>
          <w:tcPr>
            <w:tcW w:w="9197" w:type="dxa"/>
            <w:gridSpan w:val="15"/>
          </w:tcPr>
          <w:p w14:paraId="347FBDDB" w14:textId="77777777" w:rsidR="00A4611C" w:rsidRPr="00635D6C" w:rsidRDefault="00A4611C" w:rsidP="00164451">
            <w:pPr>
              <w:tabs>
                <w:tab w:val="left" w:pos="170"/>
              </w:tabs>
              <w:spacing w:after="40"/>
              <w:rPr>
                <w:color w:val="000000"/>
                <w:sz w:val="18"/>
                <w:lang w:val="en-GB"/>
              </w:rPr>
            </w:pPr>
            <w:r w:rsidRPr="00635D6C">
              <w:rPr>
                <w:color w:val="000000"/>
                <w:sz w:val="18"/>
                <w:lang w:val="en-GB"/>
              </w:rPr>
              <w:t>–</w:t>
            </w:r>
            <w:r w:rsidRPr="00635D6C">
              <w:rPr>
                <w:color w:val="000000"/>
                <w:sz w:val="18"/>
                <w:lang w:val="en-GB"/>
              </w:rPr>
              <w:tab/>
            </w:r>
            <w:r w:rsidR="00635D6C" w:rsidRPr="00635D6C">
              <w:rPr>
                <w:color w:val="000000"/>
                <w:sz w:val="18"/>
                <w:lang w:val="en-GB"/>
              </w:rPr>
              <w:t>The General Terms and Conditions for Supply and Service Contracts (VOL/B), 2003 version</w:t>
            </w:r>
          </w:p>
        </w:tc>
      </w:tr>
      <w:tr w:rsidR="00A4611C" w:rsidRPr="009C3EB0" w14:paraId="28B72D19" w14:textId="77777777" w:rsidTr="00DA5DFF">
        <w:trPr>
          <w:gridAfter w:val="4"/>
          <w:wAfter w:w="67" w:type="dxa"/>
          <w:trHeight w:hRule="exact" w:val="284"/>
        </w:trPr>
        <w:tc>
          <w:tcPr>
            <w:tcW w:w="384" w:type="dxa"/>
          </w:tcPr>
          <w:p w14:paraId="49E43601" w14:textId="77777777" w:rsidR="00A4611C" w:rsidRPr="00635D6C" w:rsidRDefault="00A4611C" w:rsidP="00B67D34">
            <w:pPr>
              <w:spacing w:before="40" w:after="40"/>
              <w:outlineLvl w:val="0"/>
              <w:rPr>
                <w:color w:val="000000"/>
                <w:sz w:val="18"/>
                <w:lang w:val="en-GB"/>
              </w:rPr>
            </w:pPr>
          </w:p>
        </w:tc>
        <w:tc>
          <w:tcPr>
            <w:tcW w:w="9197" w:type="dxa"/>
            <w:gridSpan w:val="15"/>
          </w:tcPr>
          <w:p w14:paraId="52F8AAA4" w14:textId="77777777" w:rsidR="00A4611C" w:rsidRPr="00635D6C" w:rsidRDefault="00A4611C" w:rsidP="00164451">
            <w:pPr>
              <w:tabs>
                <w:tab w:val="left" w:pos="170"/>
              </w:tabs>
              <w:spacing w:after="40"/>
              <w:rPr>
                <w:color w:val="000000"/>
                <w:sz w:val="18"/>
                <w:lang w:val="en-GB"/>
              </w:rPr>
            </w:pPr>
            <w:r w:rsidRPr="00635D6C">
              <w:rPr>
                <w:color w:val="000000"/>
                <w:sz w:val="18"/>
                <w:lang w:val="en-GB"/>
              </w:rPr>
              <w:t>–</w:t>
            </w:r>
            <w:r w:rsidRPr="00635D6C">
              <w:rPr>
                <w:color w:val="000000"/>
                <w:sz w:val="18"/>
                <w:lang w:val="en-GB"/>
              </w:rPr>
              <w:tab/>
            </w:r>
            <w:r w:rsidR="00635D6C" w:rsidRPr="00635D6C">
              <w:rPr>
                <w:color w:val="000000"/>
                <w:sz w:val="18"/>
                <w:lang w:val="en-GB"/>
              </w:rPr>
              <w:t>Documents pursuant to the invitation to tender, Annexes, part B</w:t>
            </w:r>
          </w:p>
        </w:tc>
      </w:tr>
      <w:tr w:rsidR="006C47CD" w:rsidRPr="009C3EB0" w14:paraId="28F8F447" w14:textId="77777777" w:rsidTr="00013B60">
        <w:trPr>
          <w:gridAfter w:val="4"/>
          <w:wAfter w:w="67" w:type="dxa"/>
          <w:trHeight w:hRule="exact" w:val="170"/>
        </w:trPr>
        <w:tc>
          <w:tcPr>
            <w:tcW w:w="9581" w:type="dxa"/>
            <w:gridSpan w:val="16"/>
          </w:tcPr>
          <w:p w14:paraId="1649D18E" w14:textId="77777777" w:rsidR="006C47CD" w:rsidRPr="00635D6C" w:rsidRDefault="006C47CD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  <w:lang w:val="en-GB"/>
              </w:rPr>
            </w:pPr>
          </w:p>
        </w:tc>
      </w:tr>
      <w:tr w:rsidR="006C47CD" w14:paraId="371D54F7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1C00A67" w14:textId="77777777" w:rsidR="006C47CD" w:rsidRPr="00187270" w:rsidRDefault="0057256A" w:rsidP="00B67D3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6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F5BFD9D" w14:textId="77777777" w:rsidR="006C47CD" w:rsidRPr="00927118" w:rsidRDefault="00635D6C" w:rsidP="00B67D34">
            <w:pPr>
              <w:rPr>
                <w:b/>
                <w:sz w:val="18"/>
              </w:rPr>
            </w:pPr>
            <w:r w:rsidRPr="00635D6C">
              <w:rPr>
                <w:b/>
                <w:sz w:val="18"/>
              </w:rPr>
              <w:t>I/we declare that</w:t>
            </w:r>
          </w:p>
        </w:tc>
      </w:tr>
      <w:tr w:rsidR="00164451" w:rsidRPr="009C3EB0" w14:paraId="057B7507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7B5154FA" w14:textId="77777777" w:rsidR="00164451" w:rsidRDefault="00164451" w:rsidP="00AE37E6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7A36056F" w14:textId="77777777" w:rsidR="00164451" w:rsidRPr="00635D6C" w:rsidRDefault="00635D6C" w:rsidP="00635D6C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  <w:lang w:val="en-GB"/>
              </w:rPr>
            </w:pPr>
            <w:r w:rsidRPr="00635D6C">
              <w:rPr>
                <w:sz w:val="18"/>
                <w:lang w:val="en-GB"/>
              </w:rPr>
              <w:t>I/we meet the conditions under trade and industry law to perform the quoted supplies and/or services.</w:t>
            </w:r>
          </w:p>
        </w:tc>
      </w:tr>
      <w:tr w:rsidR="006C47CD" w:rsidRPr="009C3EB0" w14:paraId="2059A356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6C455133" w14:textId="77777777" w:rsidR="006C47CD" w:rsidRPr="00635D6C" w:rsidRDefault="006C47CD" w:rsidP="0087458B">
            <w:pPr>
              <w:spacing w:after="60"/>
              <w:outlineLvl w:val="0"/>
              <w:rPr>
                <w:color w:val="000000"/>
                <w:sz w:val="18"/>
                <w:lang w:val="en-GB"/>
              </w:rPr>
            </w:pPr>
          </w:p>
        </w:tc>
        <w:tc>
          <w:tcPr>
            <w:tcW w:w="9197" w:type="dxa"/>
            <w:gridSpan w:val="15"/>
          </w:tcPr>
          <w:p w14:paraId="3A49128E" w14:textId="77777777" w:rsidR="006C47CD" w:rsidRPr="00635D6C" w:rsidRDefault="00635D6C" w:rsidP="00635D6C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  <w:lang w:val="en-GB"/>
              </w:rPr>
            </w:pPr>
            <w:r w:rsidRPr="00635D6C">
              <w:rPr>
                <w:sz w:val="18"/>
                <w:lang w:val="en-GB"/>
              </w:rPr>
              <w:t>I/we acknowledge that the wording of the list of supplies and/or services compiled by the contracting authority (long version) is the sole legally binding version.</w:t>
            </w:r>
          </w:p>
        </w:tc>
      </w:tr>
      <w:tr w:rsidR="006C47CD" w:rsidRPr="009C3EB0" w14:paraId="087FE6D6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29DBD43D" w14:textId="77777777" w:rsidR="006C47CD" w:rsidRPr="00635D6C" w:rsidRDefault="006C47CD" w:rsidP="0087458B">
            <w:pPr>
              <w:spacing w:after="60"/>
              <w:outlineLvl w:val="0"/>
              <w:rPr>
                <w:color w:val="000000"/>
                <w:sz w:val="18"/>
                <w:lang w:val="en-GB"/>
              </w:rPr>
            </w:pPr>
          </w:p>
        </w:tc>
        <w:tc>
          <w:tcPr>
            <w:tcW w:w="9197" w:type="dxa"/>
            <w:gridSpan w:val="15"/>
          </w:tcPr>
          <w:p w14:paraId="7169F243" w14:textId="77777777" w:rsidR="006C47CD" w:rsidRPr="00635D6C" w:rsidRDefault="00635D6C" w:rsidP="00635D6C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  <w:lang w:val="en-GB"/>
              </w:rPr>
            </w:pPr>
            <w:r w:rsidRPr="00635D6C">
              <w:rPr>
                <w:sz w:val="18"/>
                <w:lang w:val="en-GB"/>
              </w:rPr>
              <w:t>any amendments to the contract documents delivered to me/us form part of my/our tender.</w:t>
            </w:r>
          </w:p>
        </w:tc>
      </w:tr>
      <w:tr w:rsidR="006C47CD" w:rsidRPr="009C3EB0" w14:paraId="2EBD4536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2DC741D6" w14:textId="77777777" w:rsidR="006C47CD" w:rsidRPr="00635D6C" w:rsidRDefault="006C47CD" w:rsidP="0087458B">
            <w:pPr>
              <w:spacing w:after="60"/>
              <w:outlineLvl w:val="0"/>
              <w:rPr>
                <w:color w:val="000000"/>
                <w:sz w:val="18"/>
                <w:lang w:val="en-GB"/>
              </w:rPr>
            </w:pPr>
          </w:p>
        </w:tc>
        <w:tc>
          <w:tcPr>
            <w:tcW w:w="9197" w:type="dxa"/>
            <w:gridSpan w:val="15"/>
          </w:tcPr>
          <w:p w14:paraId="50357B05" w14:textId="77777777" w:rsidR="006C47CD" w:rsidRPr="00635D6C" w:rsidRDefault="00635D6C" w:rsidP="00635D6C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  <w:lang w:val="en-GB"/>
              </w:rPr>
            </w:pPr>
            <w:r w:rsidRPr="00635D6C">
              <w:rPr>
                <w:sz w:val="18"/>
                <w:lang w:val="en-GB"/>
              </w:rPr>
              <w:t>the product proposed by the contracting authority forms part of my/our tender if the contracting authority's descriptions of (a) part(s) of supplies and/or services contains the addendum “or equivalent” and no product details (manufacturer and type) have been entered by me/us.</w:t>
            </w:r>
          </w:p>
        </w:tc>
      </w:tr>
      <w:tr w:rsidR="006C47CD" w:rsidRPr="009C3EB0" w14:paraId="4B647D8E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2E14ECA7" w14:textId="77777777" w:rsidR="006C47CD" w:rsidRPr="00635D6C" w:rsidRDefault="006C47CD" w:rsidP="0087458B">
            <w:pPr>
              <w:spacing w:after="60"/>
              <w:outlineLvl w:val="0"/>
              <w:rPr>
                <w:color w:val="000000"/>
                <w:sz w:val="18"/>
                <w:lang w:val="en-GB"/>
              </w:rPr>
            </w:pPr>
          </w:p>
        </w:tc>
        <w:tc>
          <w:tcPr>
            <w:tcW w:w="9197" w:type="dxa"/>
            <w:gridSpan w:val="15"/>
          </w:tcPr>
          <w:p w14:paraId="73C799CF" w14:textId="77777777" w:rsidR="006C47CD" w:rsidRPr="00635D6C" w:rsidRDefault="00635D6C" w:rsidP="00635D6C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  <w:lang w:val="en-GB"/>
              </w:rPr>
            </w:pPr>
            <w:r w:rsidRPr="00635D6C">
              <w:rPr>
                <w:sz w:val="18"/>
                <w:lang w:val="en-GB"/>
              </w:rPr>
              <w:t>if I/we submitted several variant tenders, my/our tender also consists of all the non-mutually exclusive variant tenders that were submitted.</w:t>
            </w:r>
          </w:p>
        </w:tc>
      </w:tr>
      <w:tr w:rsidR="001E130A" w:rsidRPr="009C3EB0" w14:paraId="6571ED53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69318507" w14:textId="77777777" w:rsidR="001E130A" w:rsidRPr="00635D6C" w:rsidRDefault="001E130A" w:rsidP="0087458B">
            <w:pPr>
              <w:spacing w:after="60"/>
              <w:outlineLvl w:val="0"/>
              <w:rPr>
                <w:color w:val="000000"/>
                <w:sz w:val="18"/>
                <w:lang w:val="en-GB"/>
              </w:rPr>
            </w:pPr>
          </w:p>
        </w:tc>
        <w:tc>
          <w:tcPr>
            <w:tcW w:w="9197" w:type="dxa"/>
            <w:gridSpan w:val="15"/>
          </w:tcPr>
          <w:p w14:paraId="2BC95295" w14:textId="77777777" w:rsidR="001E130A" w:rsidRPr="00635D6C" w:rsidRDefault="00635D6C" w:rsidP="00635D6C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  <w:lang w:val="en-GB"/>
              </w:rPr>
            </w:pPr>
            <w:r w:rsidRPr="00635D6C">
              <w:rPr>
                <w:sz w:val="18"/>
                <w:lang w:val="en-GB"/>
              </w:rPr>
              <w:t>I/we will pay flat-rate compensation for damages amounting to 15% of the gross invoice amount under this contract if I/we have demonstrably made an arrangement that constitutes an unlawful restraint on competition in connection with the awarding of the contract, unless I/we provide evidence that the extent of damage is lower.</w:t>
            </w:r>
          </w:p>
        </w:tc>
      </w:tr>
      <w:tr w:rsidR="006C47CD" w:rsidRPr="009C3EB0" w14:paraId="4F5B9A1E" w14:textId="77777777" w:rsidTr="00013B60">
        <w:trPr>
          <w:gridAfter w:val="4"/>
          <w:wAfter w:w="67" w:type="dxa"/>
          <w:trHeight w:hRule="exact" w:val="170"/>
        </w:trPr>
        <w:tc>
          <w:tcPr>
            <w:tcW w:w="9581" w:type="dxa"/>
            <w:gridSpan w:val="16"/>
          </w:tcPr>
          <w:p w14:paraId="5EAA8921" w14:textId="77777777" w:rsidR="006C47CD" w:rsidRPr="00635D6C" w:rsidRDefault="006C47CD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  <w:lang w:val="en-GB"/>
              </w:rPr>
            </w:pPr>
          </w:p>
        </w:tc>
      </w:tr>
      <w:tr w:rsidR="006C47CD" w:rsidRPr="00927118" w14:paraId="53CF88E2" w14:textId="77777777" w:rsidTr="00DA5DF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083456A8" w14:textId="77777777" w:rsidR="006C47CD" w:rsidRPr="00927118" w:rsidRDefault="0057256A" w:rsidP="00B67D34">
            <w:pPr>
              <w:tabs>
                <w:tab w:val="left" w:pos="709"/>
              </w:tabs>
              <w:spacing w:before="100" w:beforeAutospacing="1"/>
              <w:rPr>
                <w:b/>
                <w:sz w:val="18"/>
              </w:rPr>
            </w:pPr>
            <w:r>
              <w:rPr>
                <w:b/>
                <w:sz w:val="18"/>
              </w:rPr>
              <w:t>7</w:t>
            </w:r>
          </w:p>
        </w:tc>
        <w:tc>
          <w:tcPr>
            <w:tcW w:w="921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5AED11C5" w14:textId="77777777" w:rsidR="006C47CD" w:rsidRPr="00927118" w:rsidRDefault="00635D6C" w:rsidP="00B67D34">
            <w:pPr>
              <w:spacing w:before="100" w:beforeAutospacing="1"/>
              <w:outlineLvl w:val="0"/>
              <w:rPr>
                <w:b/>
                <w:sz w:val="18"/>
              </w:rPr>
            </w:pPr>
            <w:r w:rsidRPr="00635D6C">
              <w:rPr>
                <w:b/>
                <w:sz w:val="18"/>
              </w:rPr>
              <w:t>Additional information</w:t>
            </w:r>
          </w:p>
        </w:tc>
      </w:tr>
      <w:tr w:rsidR="006C47CD" w:rsidRPr="00927118" w14:paraId="57BC3D43" w14:textId="77777777" w:rsidTr="00DA5DF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5BC32988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197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D21AB" w14:textId="77777777" w:rsidR="006C47CD" w:rsidRPr="00927118" w:rsidRDefault="00635D6C" w:rsidP="00B67D34">
            <w:pPr>
              <w:rPr>
                <w:sz w:val="18"/>
              </w:rPr>
            </w:pPr>
            <w:r w:rsidRPr="00635D6C">
              <w:rPr>
                <w:sz w:val="18"/>
              </w:rPr>
              <w:t>Name of enterprise:</w:t>
            </w:r>
          </w:p>
        </w:tc>
        <w:tc>
          <w:tcPr>
            <w:tcW w:w="723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1801B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31296113" w14:textId="77777777" w:rsidTr="00DA5DF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B8708AE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197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4F725" w14:textId="77777777" w:rsidR="006C47CD" w:rsidRPr="00927118" w:rsidRDefault="00635D6C" w:rsidP="00B67D34">
            <w:pPr>
              <w:rPr>
                <w:sz w:val="18"/>
              </w:rPr>
            </w:pPr>
            <w:r w:rsidRPr="00635D6C">
              <w:rPr>
                <w:sz w:val="18"/>
              </w:rPr>
              <w:t>Address (street, town):</w:t>
            </w:r>
          </w:p>
        </w:tc>
        <w:tc>
          <w:tcPr>
            <w:tcW w:w="723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A0AB3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3EF88175" w14:textId="77777777" w:rsidTr="00DA5DF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1B7DECE6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197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5E29C" w14:textId="77777777" w:rsidR="006C47CD" w:rsidRPr="00927118" w:rsidRDefault="00635D6C" w:rsidP="00B67D34">
            <w:pPr>
              <w:rPr>
                <w:sz w:val="18"/>
              </w:rPr>
            </w:pPr>
            <w:r w:rsidRPr="00635D6C">
              <w:rPr>
                <w:sz w:val="18"/>
              </w:rPr>
              <w:t>Telephone number: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35736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5729B" w14:textId="77777777" w:rsidR="006C47CD" w:rsidRPr="00927118" w:rsidRDefault="006C47CD" w:rsidP="00635D6C">
            <w:pPr>
              <w:outlineLvl w:val="0"/>
              <w:rPr>
                <w:sz w:val="18"/>
              </w:rPr>
            </w:pPr>
            <w:r w:rsidRPr="00927118">
              <w:rPr>
                <w:sz w:val="18"/>
              </w:rPr>
              <w:t>Fax:</w:t>
            </w:r>
          </w:p>
        </w:tc>
        <w:tc>
          <w:tcPr>
            <w:tcW w:w="398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A82CB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77FEDA61" w14:textId="77777777" w:rsidTr="00DA5DF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5E8B4BEE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197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CCEEB" w14:textId="77777777" w:rsidR="006C47CD" w:rsidRPr="00927118" w:rsidRDefault="00013B60" w:rsidP="00B67D34">
            <w:pPr>
              <w:rPr>
                <w:sz w:val="18"/>
              </w:rPr>
            </w:pPr>
            <w:r w:rsidRPr="00013B60">
              <w:rPr>
                <w:sz w:val="18"/>
              </w:rPr>
              <w:t>Contact person(s):</w:t>
            </w:r>
          </w:p>
        </w:tc>
        <w:tc>
          <w:tcPr>
            <w:tcW w:w="723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ABE9A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470DD" w:rsidRPr="00927118" w14:paraId="08786C9A" w14:textId="77777777" w:rsidTr="00013B6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46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070CC389" w14:textId="77777777" w:rsidR="006470DD" w:rsidRPr="00927118" w:rsidRDefault="006470D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197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621D5" w14:textId="77777777" w:rsidR="006470DD" w:rsidRPr="00927118" w:rsidRDefault="00013B60" w:rsidP="00B67D34">
            <w:pPr>
              <w:rPr>
                <w:sz w:val="18"/>
              </w:rPr>
            </w:pPr>
            <w:proofErr w:type="gramStart"/>
            <w:r w:rsidRPr="00013B60">
              <w:rPr>
                <w:sz w:val="18"/>
              </w:rPr>
              <w:t>Email</w:t>
            </w:r>
            <w:proofErr w:type="gramEnd"/>
            <w:r w:rsidRPr="00013B60">
              <w:rPr>
                <w:sz w:val="18"/>
              </w:rPr>
              <w:t xml:space="preserve"> address, where applicable:</w:t>
            </w:r>
          </w:p>
        </w:tc>
        <w:tc>
          <w:tcPr>
            <w:tcW w:w="723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CB1A8" w14:textId="77777777" w:rsidR="006470D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470D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470DD" w:rsidRPr="00927118" w14:paraId="53052086" w14:textId="77777777" w:rsidTr="00013B6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46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0EEAF902" w14:textId="77777777" w:rsidR="006470DD" w:rsidRPr="00927118" w:rsidRDefault="006470D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197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F89E1" w14:textId="77777777" w:rsidR="006470DD" w:rsidRPr="00927118" w:rsidRDefault="00013B60" w:rsidP="00B67D34">
            <w:pPr>
              <w:rPr>
                <w:sz w:val="18"/>
              </w:rPr>
            </w:pPr>
            <w:r w:rsidRPr="00013B60">
              <w:rPr>
                <w:sz w:val="18"/>
              </w:rPr>
              <w:t>Website, where applicable:</w:t>
            </w:r>
          </w:p>
        </w:tc>
        <w:tc>
          <w:tcPr>
            <w:tcW w:w="723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979DE" w14:textId="77777777" w:rsidR="006470D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470D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B66A24" w:rsidRPr="001509DF" w14:paraId="33531BFF" w14:textId="77777777" w:rsidTr="00013B60">
        <w:trPr>
          <w:gridAfter w:val="4"/>
          <w:wAfter w:w="67" w:type="dxa"/>
          <w:trHeight w:hRule="exact" w:val="170"/>
        </w:trPr>
        <w:tc>
          <w:tcPr>
            <w:tcW w:w="9581" w:type="dxa"/>
            <w:gridSpan w:val="16"/>
          </w:tcPr>
          <w:p w14:paraId="06BD9D95" w14:textId="77777777" w:rsidR="00B66A24" w:rsidRPr="001509DF" w:rsidRDefault="00B66A24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57256A" w:rsidRPr="009C3EB0" w14:paraId="4B331A54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84"/>
        </w:trPr>
        <w:tc>
          <w:tcPr>
            <w:tcW w:w="384" w:type="dxa"/>
            <w:vMerge w:val="restart"/>
            <w:tcBorders>
              <w:top w:val="nil"/>
              <w:left w:val="nil"/>
              <w:right w:val="nil"/>
            </w:tcBorders>
          </w:tcPr>
          <w:p w14:paraId="1665C853" w14:textId="77777777" w:rsidR="0057256A" w:rsidRPr="00187270" w:rsidRDefault="0057256A" w:rsidP="007F02AE">
            <w:pPr>
              <w:spacing w:before="100"/>
              <w:rPr>
                <w:b/>
                <w:sz w:val="18"/>
              </w:rPr>
            </w:pPr>
            <w:r>
              <w:rPr>
                <w:b/>
                <w:sz w:val="18"/>
              </w:rPr>
              <w:t>8</w:t>
            </w:r>
          </w:p>
        </w:tc>
        <w:tc>
          <w:tcPr>
            <w:tcW w:w="36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59C2E4F4" w14:textId="77777777" w:rsidR="0057256A" w:rsidRPr="0069144D" w:rsidRDefault="0057256A" w:rsidP="007F02AE">
            <w:pPr>
              <w:spacing w:before="60"/>
              <w:jc w:val="both"/>
              <w:rPr>
                <w:sz w:val="18"/>
              </w:rPr>
            </w:pPr>
            <w:r w:rsidRPr="00927118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27118">
              <w:rPr>
                <w:sz w:val="18"/>
              </w:rPr>
              <w:instrText xml:space="preserve"> FORMCHECKBOX </w:instrText>
            </w:r>
            <w:r w:rsidRPr="00927118">
              <w:rPr>
                <w:sz w:val="18"/>
              </w:rPr>
            </w:r>
            <w:r w:rsidRPr="00927118">
              <w:rPr>
                <w:sz w:val="18"/>
              </w:rPr>
              <w:fldChar w:fldCharType="separate"/>
            </w:r>
            <w:r w:rsidRPr="00927118">
              <w:rPr>
                <w:sz w:val="18"/>
              </w:rPr>
              <w:fldChar w:fldCharType="end"/>
            </w:r>
          </w:p>
        </w:tc>
        <w:tc>
          <w:tcPr>
            <w:tcW w:w="8897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64573" w14:textId="77777777" w:rsidR="0057256A" w:rsidRPr="00013B60" w:rsidRDefault="00013B60" w:rsidP="007F02AE">
            <w:pPr>
              <w:rPr>
                <w:sz w:val="18"/>
                <w:lang w:val="en-GB"/>
              </w:rPr>
            </w:pPr>
            <w:r w:rsidRPr="00013B60">
              <w:rPr>
                <w:sz w:val="18"/>
                <w:lang w:val="en-GB"/>
              </w:rPr>
              <w:t xml:space="preserve">I am/we are prequalified for the supplies and/or services to be </w:t>
            </w:r>
            <w:proofErr w:type="gramStart"/>
            <w:r w:rsidRPr="00013B60">
              <w:rPr>
                <w:sz w:val="18"/>
                <w:lang w:val="en-GB"/>
              </w:rPr>
              <w:t>awarded</w:t>
            </w:r>
            <w:proofErr w:type="gramEnd"/>
            <w:r w:rsidRPr="00013B60">
              <w:rPr>
                <w:sz w:val="18"/>
                <w:lang w:val="en-GB"/>
              </w:rPr>
              <w:t xml:space="preserve"> and I am/we are registered</w:t>
            </w:r>
          </w:p>
        </w:tc>
      </w:tr>
      <w:tr w:rsidR="0057256A" w14:paraId="0B6658EC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84"/>
        </w:trPr>
        <w:tc>
          <w:tcPr>
            <w:tcW w:w="384" w:type="dxa"/>
            <w:vMerge/>
            <w:tcBorders>
              <w:left w:val="nil"/>
              <w:bottom w:val="nil"/>
              <w:right w:val="nil"/>
            </w:tcBorders>
          </w:tcPr>
          <w:p w14:paraId="0285E249" w14:textId="77777777" w:rsidR="0057256A" w:rsidRPr="00013B60" w:rsidRDefault="0057256A" w:rsidP="007F02AE">
            <w:pPr>
              <w:rPr>
                <w:b/>
                <w:sz w:val="18"/>
                <w:lang w:val="en-GB"/>
              </w:rPr>
            </w:pPr>
          </w:p>
        </w:tc>
        <w:tc>
          <w:tcPr>
            <w:tcW w:w="360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6546AEDC" w14:textId="77777777" w:rsidR="0057256A" w:rsidRPr="00013B60" w:rsidRDefault="0057256A" w:rsidP="007F02AE">
            <w:pPr>
              <w:jc w:val="both"/>
              <w:rPr>
                <w:sz w:val="18"/>
                <w:lang w:val="en-GB"/>
              </w:rPr>
            </w:pPr>
          </w:p>
        </w:tc>
        <w:tc>
          <w:tcPr>
            <w:tcW w:w="666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F0B6F" w14:textId="77777777" w:rsidR="0057256A" w:rsidRPr="00013B60" w:rsidRDefault="00013B60" w:rsidP="007F02AE">
            <w:pPr>
              <w:spacing w:after="40"/>
              <w:rPr>
                <w:sz w:val="18"/>
                <w:lang w:val="en-GB"/>
              </w:rPr>
            </w:pPr>
            <w:r w:rsidRPr="00013B60">
              <w:rPr>
                <w:sz w:val="18"/>
                <w:lang w:val="en-GB"/>
              </w:rPr>
              <w:t>in the prequalification directory under the following number:</w:t>
            </w:r>
          </w:p>
        </w:tc>
        <w:tc>
          <w:tcPr>
            <w:tcW w:w="22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56862D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11" w:name="Text119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1"/>
          </w:p>
        </w:tc>
      </w:tr>
      <w:tr w:rsidR="0057256A" w14:paraId="1CAA7EDE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E10C6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6813A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86D4E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6C261E01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0D59EFF2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6D9D3" w14:textId="77777777" w:rsidR="0057256A" w:rsidRDefault="00013B60" w:rsidP="00013B60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</w:t>
            </w:r>
            <w:r w:rsidR="0057256A">
              <w:rPr>
                <w:sz w:val="18"/>
              </w:rPr>
              <w:t>um</w:t>
            </w:r>
            <w:r>
              <w:rPr>
                <w:sz w:val="18"/>
              </w:rPr>
              <w:t>b</w:t>
            </w:r>
            <w:r w:rsidR="0057256A">
              <w:rPr>
                <w:sz w:val="18"/>
              </w:rPr>
              <w:t>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EF555B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12" w:name="Text120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2"/>
          </w:p>
        </w:tc>
      </w:tr>
      <w:tr w:rsidR="0057256A" w14:paraId="5E1A860A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1D966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DF439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F0433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B0FC08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32C1A123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F9A93" w14:textId="77777777" w:rsidR="0057256A" w:rsidRDefault="00013B60" w:rsidP="00013B60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</w:t>
            </w:r>
            <w:r w:rsidR="0057256A">
              <w:rPr>
                <w:sz w:val="18"/>
              </w:rPr>
              <w:t>um</w:t>
            </w:r>
            <w:r>
              <w:rPr>
                <w:sz w:val="18"/>
              </w:rPr>
              <w:t>b</w:t>
            </w:r>
            <w:r w:rsidR="0057256A">
              <w:rPr>
                <w:sz w:val="18"/>
              </w:rPr>
              <w:t>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E9D199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13" w:name="Text121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3"/>
          </w:p>
        </w:tc>
      </w:tr>
      <w:tr w:rsidR="0057256A" w14:paraId="09FDB77E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514F6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1E75B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53432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504D77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14" w:name="Text118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4"/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16B885E8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5C72F" w14:textId="77777777" w:rsidR="0057256A" w:rsidRDefault="00013B60" w:rsidP="00013B60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</w:t>
            </w:r>
            <w:r w:rsidR="0057256A">
              <w:rPr>
                <w:sz w:val="18"/>
              </w:rPr>
              <w:t>um</w:t>
            </w:r>
            <w:r>
              <w:rPr>
                <w:sz w:val="18"/>
              </w:rPr>
              <w:t>b</w:t>
            </w:r>
            <w:r w:rsidR="0057256A">
              <w:rPr>
                <w:sz w:val="18"/>
              </w:rPr>
              <w:t>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E72EDD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15" w:name="Text122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5"/>
          </w:p>
        </w:tc>
      </w:tr>
      <w:tr w:rsidR="00E94121" w14:paraId="0FFC7B48" w14:textId="77777777" w:rsidTr="002D6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52321" w14:textId="77777777" w:rsidR="00E94121" w:rsidRDefault="00E94121" w:rsidP="002D6788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19855" w14:textId="77777777" w:rsidR="00E94121" w:rsidRPr="00927118" w:rsidRDefault="00E94121" w:rsidP="002D6788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DCB92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077FF2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3CC453EF" w14:textId="77777777" w:rsidR="00E94121" w:rsidRDefault="00E94121" w:rsidP="002D6788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4DCAD" w14:textId="77777777" w:rsidR="00E94121" w:rsidRDefault="00013B60" w:rsidP="00013B60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</w:t>
            </w:r>
            <w:r w:rsidR="00E94121">
              <w:rPr>
                <w:sz w:val="18"/>
              </w:rPr>
              <w:t>um</w:t>
            </w:r>
            <w:r>
              <w:rPr>
                <w:sz w:val="18"/>
              </w:rPr>
              <w:t>b</w:t>
            </w:r>
            <w:r w:rsidR="00E94121">
              <w:rPr>
                <w:sz w:val="18"/>
              </w:rPr>
              <w:t>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22C56B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256A" w:rsidRPr="001509DF" w14:paraId="290A8BBB" w14:textId="77777777" w:rsidTr="007F02AE">
        <w:trPr>
          <w:gridAfter w:val="4"/>
          <w:wAfter w:w="67" w:type="dxa"/>
          <w:trHeight w:hRule="exact" w:val="113"/>
        </w:trPr>
        <w:tc>
          <w:tcPr>
            <w:tcW w:w="9581" w:type="dxa"/>
            <w:gridSpan w:val="16"/>
          </w:tcPr>
          <w:p w14:paraId="641231BA" w14:textId="77777777" w:rsidR="0057256A" w:rsidRPr="001509DF" w:rsidRDefault="0057256A" w:rsidP="007F02AE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E94121" w:rsidRPr="009C3EB0" w14:paraId="7B19220B" w14:textId="77777777" w:rsidTr="00E941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454"/>
        </w:trPr>
        <w:tc>
          <w:tcPr>
            <w:tcW w:w="384" w:type="dxa"/>
            <w:vMerge w:val="restart"/>
            <w:tcBorders>
              <w:top w:val="nil"/>
              <w:left w:val="nil"/>
              <w:right w:val="nil"/>
            </w:tcBorders>
          </w:tcPr>
          <w:p w14:paraId="149F52A3" w14:textId="77777777" w:rsidR="00E94121" w:rsidRPr="00187270" w:rsidRDefault="00E94121" w:rsidP="002D6788">
            <w:pPr>
              <w:spacing w:before="100"/>
              <w:rPr>
                <w:b/>
                <w:sz w:val="18"/>
              </w:rPr>
            </w:pPr>
          </w:p>
        </w:tc>
        <w:tc>
          <w:tcPr>
            <w:tcW w:w="9257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3F31F88D" w14:textId="77777777" w:rsidR="00E94121" w:rsidRPr="00013B60" w:rsidRDefault="00013B60" w:rsidP="002D6788">
            <w:pPr>
              <w:rPr>
                <w:sz w:val="18"/>
                <w:lang w:val="en-GB"/>
              </w:rPr>
            </w:pPr>
            <w:r w:rsidRPr="00013B60">
              <w:rPr>
                <w:color w:val="000000"/>
                <w:sz w:val="18"/>
                <w:lang w:val="en-GB"/>
              </w:rPr>
              <w:t>I/we constitute a small or medium-sized enterprise (SME) with up to 250 employees and an annual turnover of ≤ €50 million, or an annual balance sheet total of ≤ €43 million.</w:t>
            </w:r>
            <w:r w:rsidR="00E94121" w:rsidRPr="00E25A8B">
              <w:rPr>
                <w:position w:val="4"/>
                <w:sz w:val="12"/>
              </w:rPr>
              <w:footnoteReference w:id="3"/>
            </w:r>
          </w:p>
        </w:tc>
      </w:tr>
      <w:tr w:rsidR="00E94121" w14:paraId="58EF4082" w14:textId="77777777" w:rsidTr="00E941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vMerge/>
            <w:tcBorders>
              <w:left w:val="nil"/>
              <w:bottom w:val="nil"/>
              <w:right w:val="nil"/>
            </w:tcBorders>
          </w:tcPr>
          <w:p w14:paraId="0E3C049F" w14:textId="77777777" w:rsidR="00E94121" w:rsidRPr="00013B60" w:rsidRDefault="00E94121" w:rsidP="002D6788">
            <w:pPr>
              <w:rPr>
                <w:b/>
                <w:sz w:val="18"/>
                <w:lang w:val="en-GB"/>
              </w:rPr>
            </w:pPr>
          </w:p>
        </w:tc>
        <w:tc>
          <w:tcPr>
            <w:tcW w:w="117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A0EB8" w14:textId="77777777" w:rsidR="00E94121" w:rsidRDefault="00E94121" w:rsidP="00E94121">
            <w:pPr>
              <w:spacing w:after="40"/>
              <w:rPr>
                <w:sz w:val="18"/>
              </w:rPr>
            </w:pPr>
            <w:r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color w:val="000000"/>
                <w:sz w:val="22"/>
              </w:rPr>
              <w:instrText xml:space="preserve"> FORMCHECKBOX </w:instrText>
            </w:r>
            <w:r>
              <w:rPr>
                <w:color w:val="000000"/>
                <w:sz w:val="22"/>
              </w:rPr>
            </w:r>
            <w:r>
              <w:rPr>
                <w:color w:val="000000"/>
                <w:sz w:val="22"/>
              </w:rPr>
              <w:fldChar w:fldCharType="separate"/>
            </w:r>
            <w:r>
              <w:rPr>
                <w:color w:val="000000"/>
                <w:sz w:val="22"/>
              </w:rPr>
              <w:fldChar w:fldCharType="end"/>
            </w:r>
            <w:r w:rsidR="00013B60">
              <w:rPr>
                <w:color w:val="000000"/>
                <w:sz w:val="18"/>
                <w:szCs w:val="18"/>
              </w:rPr>
              <w:t xml:space="preserve">  Yes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38335" w14:textId="77777777" w:rsidR="00E94121" w:rsidRDefault="00E94121" w:rsidP="00013B60">
            <w:pPr>
              <w:spacing w:after="40"/>
              <w:rPr>
                <w:sz w:val="18"/>
              </w:rPr>
            </w:pPr>
            <w:r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color w:val="000000"/>
                <w:sz w:val="22"/>
              </w:rPr>
              <w:instrText xml:space="preserve"> FORMCHECKBOX </w:instrText>
            </w:r>
            <w:r>
              <w:rPr>
                <w:color w:val="000000"/>
                <w:sz w:val="22"/>
              </w:rPr>
            </w:r>
            <w:r>
              <w:rPr>
                <w:color w:val="000000"/>
                <w:sz w:val="22"/>
              </w:rPr>
              <w:fldChar w:fldCharType="separate"/>
            </w:r>
            <w:r>
              <w:rPr>
                <w:color w:val="000000"/>
                <w:sz w:val="22"/>
              </w:rPr>
              <w:fldChar w:fldCharType="end"/>
            </w:r>
            <w:r w:rsidRPr="00163748">
              <w:rPr>
                <w:color w:val="000000"/>
                <w:sz w:val="18"/>
                <w:szCs w:val="18"/>
              </w:rPr>
              <w:t xml:space="preserve">  N</w:t>
            </w:r>
            <w:r w:rsidR="00013B60">
              <w:rPr>
                <w:color w:val="000000"/>
                <w:sz w:val="18"/>
                <w:szCs w:val="18"/>
              </w:rPr>
              <w:t>o</w:t>
            </w:r>
          </w:p>
        </w:tc>
        <w:tc>
          <w:tcPr>
            <w:tcW w:w="680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D6458" w14:textId="77777777" w:rsidR="00E94121" w:rsidRDefault="00E94121" w:rsidP="00E94121">
            <w:pPr>
              <w:spacing w:after="40"/>
              <w:rPr>
                <w:sz w:val="18"/>
              </w:rPr>
            </w:pPr>
          </w:p>
        </w:tc>
      </w:tr>
      <w:tr w:rsidR="00E94121" w:rsidRPr="001509DF" w14:paraId="7CEC4C26" w14:textId="77777777" w:rsidTr="002D6788">
        <w:trPr>
          <w:gridAfter w:val="4"/>
          <w:wAfter w:w="67" w:type="dxa"/>
          <w:trHeight w:hRule="exact" w:val="113"/>
        </w:trPr>
        <w:tc>
          <w:tcPr>
            <w:tcW w:w="9581" w:type="dxa"/>
            <w:gridSpan w:val="16"/>
          </w:tcPr>
          <w:p w14:paraId="6D8AB26F" w14:textId="77777777" w:rsidR="00E94121" w:rsidRPr="001509DF" w:rsidRDefault="00E94121" w:rsidP="002D6788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B66A24" w:rsidRPr="009C3EB0" w14:paraId="15EB54E1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10324984" w14:textId="77777777" w:rsidR="00B66A24" w:rsidRPr="00187270" w:rsidRDefault="00F71424" w:rsidP="001E130A">
            <w:pPr>
              <w:keepNext/>
              <w:rPr>
                <w:b/>
                <w:sz w:val="18"/>
              </w:rPr>
            </w:pPr>
            <w:r>
              <w:rPr>
                <w:b/>
                <w:sz w:val="18"/>
              </w:rPr>
              <w:t>9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43AFC3B" w14:textId="77777777" w:rsidR="00B66A24" w:rsidRPr="00013B60" w:rsidRDefault="00013B60" w:rsidP="001E130A">
            <w:pPr>
              <w:keepNext/>
              <w:jc w:val="both"/>
              <w:rPr>
                <w:b/>
                <w:sz w:val="18"/>
                <w:lang w:val="en-GB"/>
              </w:rPr>
            </w:pPr>
            <w:r w:rsidRPr="00013B60">
              <w:rPr>
                <w:b/>
                <w:sz w:val="18"/>
                <w:lang w:val="en-GB"/>
              </w:rPr>
              <w:t>The signature below applies to all parts of the tender.</w:t>
            </w:r>
          </w:p>
        </w:tc>
      </w:tr>
      <w:tr w:rsidR="00DA5DFF" w:rsidRPr="009C3EB0" w14:paraId="355DAF73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283"/>
        </w:trPr>
        <w:tc>
          <w:tcPr>
            <w:tcW w:w="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3EF85" w14:textId="77777777" w:rsidR="00DA5DFF" w:rsidRPr="00013B60" w:rsidRDefault="00DA5DFF" w:rsidP="001E130A">
            <w:pPr>
              <w:keepNext/>
              <w:rPr>
                <w:sz w:val="18"/>
                <w:lang w:val="en-GB"/>
              </w:rPr>
            </w:pPr>
          </w:p>
        </w:tc>
        <w:tc>
          <w:tcPr>
            <w:tcW w:w="9234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A86222" w14:textId="77777777" w:rsidR="00DA5DFF" w:rsidRPr="00013B60" w:rsidRDefault="00013B60" w:rsidP="001E130A">
            <w:pPr>
              <w:keepNext/>
              <w:spacing w:before="60"/>
              <w:ind w:left="567" w:hanging="567"/>
              <w:rPr>
                <w:color w:val="000000"/>
                <w:sz w:val="16"/>
                <w:lang w:val="en-GB"/>
              </w:rPr>
            </w:pPr>
            <w:r w:rsidRPr="00013B60">
              <w:rPr>
                <w:color w:val="000000"/>
                <w:sz w:val="16"/>
                <w:lang w:val="en-GB"/>
              </w:rPr>
              <w:t>Place, date, name, enterprise name, contractor’s stamp (if applicable) and signature</w:t>
            </w:r>
          </w:p>
          <w:p w14:paraId="3FC9A19F" w14:textId="77777777" w:rsidR="00DA5DFF" w:rsidRPr="00013B60" w:rsidRDefault="00DA5DFF" w:rsidP="001E130A">
            <w:pPr>
              <w:keepNext/>
              <w:spacing w:before="120"/>
              <w:ind w:hanging="567"/>
              <w:rPr>
                <w:b/>
                <w:noProof/>
                <w:color w:val="000000"/>
                <w:lang w:val="en-GB"/>
              </w:rPr>
            </w:pPr>
          </w:p>
          <w:p w14:paraId="354A2EF3" w14:textId="77777777" w:rsidR="00DA5DFF" w:rsidRPr="00013B60" w:rsidRDefault="00DA5DFF" w:rsidP="001E130A">
            <w:pPr>
              <w:keepNext/>
              <w:spacing w:before="120"/>
              <w:ind w:hanging="567"/>
              <w:rPr>
                <w:b/>
                <w:noProof/>
                <w:color w:val="000000"/>
                <w:lang w:val="en-GB"/>
              </w:rPr>
            </w:pPr>
          </w:p>
          <w:p w14:paraId="79F7E01D" w14:textId="77777777" w:rsidR="00DA5DFF" w:rsidRPr="00013B60" w:rsidRDefault="00DA5DFF" w:rsidP="001E130A">
            <w:pPr>
              <w:keepNext/>
              <w:spacing w:after="40"/>
              <w:rPr>
                <w:sz w:val="18"/>
                <w:lang w:val="en-GB"/>
              </w:rPr>
            </w:pPr>
          </w:p>
        </w:tc>
      </w:tr>
      <w:tr w:rsidR="00DA5DFF" w14:paraId="1B5936F3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1417"/>
        </w:trPr>
        <w:tc>
          <w:tcPr>
            <w:tcW w:w="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208C71" w14:textId="77777777" w:rsidR="00DA5DFF" w:rsidRPr="00013B60" w:rsidRDefault="00DA5DFF" w:rsidP="007E088E">
            <w:pPr>
              <w:rPr>
                <w:sz w:val="18"/>
                <w:lang w:val="en-GB"/>
              </w:rPr>
            </w:pPr>
          </w:p>
        </w:tc>
        <w:tc>
          <w:tcPr>
            <w:tcW w:w="9234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8B7B3" w14:textId="77777777" w:rsidR="00DA5DFF" w:rsidRDefault="00D9015E" w:rsidP="007E088E">
            <w:pPr>
              <w:spacing w:after="40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16" w:name="Text92"/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bookmarkEnd w:id="16"/>
          </w:p>
          <w:p w14:paraId="0E6C100B" w14:textId="77777777" w:rsidR="00DA5DFF" w:rsidRDefault="00DA5DFF" w:rsidP="007E088E">
            <w:pPr>
              <w:spacing w:after="40"/>
              <w:rPr>
                <w:b/>
                <w:noProof/>
                <w:color w:val="000000"/>
              </w:rPr>
            </w:pPr>
          </w:p>
          <w:p w14:paraId="62B02A72" w14:textId="77777777" w:rsidR="00DA5DFF" w:rsidRDefault="00D9015E" w:rsidP="00D9015E">
            <w:pPr>
              <w:spacing w:before="60" w:after="40"/>
              <w:ind w:left="567" w:hanging="567"/>
              <w:rPr>
                <w:color w:val="000000"/>
                <w:sz w:val="16"/>
              </w:rPr>
            </w:pP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</w:p>
        </w:tc>
      </w:tr>
      <w:tr w:rsidR="00DA5DFF" w14:paraId="699FA599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20"/>
        </w:trPr>
        <w:tc>
          <w:tcPr>
            <w:tcW w:w="961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489DD275" w14:textId="77777777" w:rsidR="00DA5DFF" w:rsidRDefault="00DA5DFF" w:rsidP="007E088E">
            <w:pPr>
              <w:rPr>
                <w:sz w:val="18"/>
              </w:rPr>
            </w:pPr>
          </w:p>
        </w:tc>
      </w:tr>
      <w:tr w:rsidR="00C55D6C" w14:paraId="2F569BCF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13"/>
        </w:trPr>
        <w:tc>
          <w:tcPr>
            <w:tcW w:w="964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2CA0C948" w14:textId="77777777" w:rsidR="00C55D6C" w:rsidRDefault="00C55D6C" w:rsidP="00B67D34">
            <w:pPr>
              <w:rPr>
                <w:sz w:val="18"/>
              </w:rPr>
            </w:pPr>
          </w:p>
        </w:tc>
      </w:tr>
      <w:tr w:rsidR="00C55D6C" w:rsidRPr="009C3EB0" w14:paraId="243242C0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A42712" w14:textId="77777777" w:rsidR="00C55D6C" w:rsidRPr="00B66A24" w:rsidRDefault="00C55D6C" w:rsidP="00B67D34">
            <w:pPr>
              <w:rPr>
                <w:sz w:val="18"/>
              </w:rPr>
            </w:pPr>
          </w:p>
        </w:tc>
        <w:tc>
          <w:tcPr>
            <w:tcW w:w="9224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BB355" w14:textId="77777777" w:rsidR="00B66A24" w:rsidRDefault="00013B60" w:rsidP="00B67D3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If</w:t>
            </w:r>
          </w:p>
          <w:p w14:paraId="709B9CE4" w14:textId="77777777" w:rsidR="00164451" w:rsidRPr="00013B60" w:rsidRDefault="00013B60" w:rsidP="00013B60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  <w:lang w:val="en-GB"/>
              </w:rPr>
            </w:pPr>
            <w:r w:rsidRPr="00013B60">
              <w:rPr>
                <w:b/>
                <w:sz w:val="18"/>
                <w:lang w:val="en-GB"/>
              </w:rPr>
              <w:t>a tender submitted electronically in writing does not clearly indicate the name of the tenderer,</w:t>
            </w:r>
          </w:p>
          <w:p w14:paraId="1CDECEF1" w14:textId="77777777" w:rsidR="00164451" w:rsidRPr="00013B60" w:rsidRDefault="00013B60" w:rsidP="00013B60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  <w:lang w:val="en-GB"/>
              </w:rPr>
            </w:pPr>
            <w:r w:rsidRPr="00013B60">
              <w:rPr>
                <w:b/>
                <w:sz w:val="18"/>
                <w:lang w:val="en-GB"/>
              </w:rPr>
              <w:t>a tender submitted in writing is not signed here, or</w:t>
            </w:r>
          </w:p>
          <w:p w14:paraId="2AB5AD9F" w14:textId="77777777" w:rsidR="00164451" w:rsidRPr="00013B60" w:rsidRDefault="00013B60" w:rsidP="00013B60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  <w:lang w:val="en-GB"/>
              </w:rPr>
            </w:pPr>
            <w:r w:rsidRPr="00013B60">
              <w:rPr>
                <w:b/>
                <w:sz w:val="18"/>
                <w:lang w:val="en-GB"/>
              </w:rPr>
              <w:t>a tender submitted electronically and requiring an electronic signature or seal is not signed/sealed electronically as specified, that tender will be rejected.</w:t>
            </w:r>
          </w:p>
          <w:p w14:paraId="16D27DD6" w14:textId="77777777" w:rsidR="00164451" w:rsidRPr="00F63FCE" w:rsidRDefault="00164451" w:rsidP="00B67D34">
            <w:pPr>
              <w:rPr>
                <w:sz w:val="18"/>
                <w:lang w:val="en-US"/>
              </w:rPr>
            </w:pPr>
          </w:p>
        </w:tc>
      </w:tr>
    </w:tbl>
    <w:p w14:paraId="37378895" w14:textId="77777777" w:rsidR="00E910E0" w:rsidRPr="00F63FCE" w:rsidRDefault="00E910E0" w:rsidP="006A4D64">
      <w:pPr>
        <w:rPr>
          <w:sz w:val="2"/>
          <w:szCs w:val="2"/>
          <w:lang w:val="en-US"/>
        </w:rPr>
      </w:pPr>
    </w:p>
    <w:sectPr w:rsidR="00E910E0" w:rsidRPr="00F63FCE" w:rsidSect="008077DF">
      <w:footerReference w:type="default" r:id="rId8"/>
      <w:headerReference w:type="first" r:id="rId9"/>
      <w:footerReference w:type="first" r:id="rId10"/>
      <w:footnotePr>
        <w:numRestart w:val="eachPage"/>
      </w:footnotePr>
      <w:endnotePr>
        <w:numFmt w:val="chicago"/>
        <w:numRestart w:val="eachSect"/>
      </w:endnotePr>
      <w:pgSz w:w="11906" w:h="16838" w:code="9"/>
      <w:pgMar w:top="737" w:right="1134" w:bottom="567" w:left="1418" w:header="720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518DA" w14:textId="77777777" w:rsidR="004B7C26" w:rsidRDefault="004B7C26" w:rsidP="001B1BA0">
      <w:r>
        <w:separator/>
      </w:r>
    </w:p>
  </w:endnote>
  <w:endnote w:type="continuationSeparator" w:id="0">
    <w:p w14:paraId="253A591E" w14:textId="77777777" w:rsidR="004B7C26" w:rsidRDefault="004B7C26" w:rsidP="001B1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131DC" w14:textId="77777777" w:rsidR="006D08A7" w:rsidRPr="006D08A7" w:rsidRDefault="006D08A7" w:rsidP="006D08A7">
    <w:pPr>
      <w:pStyle w:val="Fuzeile"/>
      <w:tabs>
        <w:tab w:val="clear" w:pos="4536"/>
        <w:tab w:val="clear" w:pos="9072"/>
        <w:tab w:val="right" w:pos="9639"/>
      </w:tabs>
      <w:ind w:right="-284"/>
      <w:rPr>
        <w:sz w:val="14"/>
        <w:lang w:val="en-GB"/>
      </w:rPr>
    </w:pPr>
    <w:r w:rsidRPr="006D08A7">
      <w:rPr>
        <w:sz w:val="14"/>
        <w:lang w:val="en-GB"/>
      </w:rPr>
      <w:t>Form</w:t>
    </w:r>
    <w:r>
      <w:rPr>
        <w:sz w:val="14"/>
        <w:lang w:val="en-GB"/>
      </w:rPr>
      <w:t xml:space="preserve"> </w:t>
    </w:r>
    <w:r w:rsidRPr="006D08A7">
      <w:rPr>
        <w:snapToGrid w:val="0"/>
        <w:sz w:val="14"/>
        <w:lang w:val="en-GB"/>
      </w:rPr>
      <w:t xml:space="preserve">11021 </w:t>
    </w:r>
    <w:proofErr w:type="gramStart"/>
    <w:r w:rsidRPr="006D08A7">
      <w:rPr>
        <w:snapToGrid w:val="0"/>
        <w:sz w:val="14"/>
        <w:lang w:val="en-GB"/>
      </w:rPr>
      <w:t>I</w:t>
    </w:r>
    <w:r w:rsidRPr="006D08A7">
      <w:rPr>
        <w:sz w:val="14"/>
        <w:lang w:val="en-GB"/>
      </w:rPr>
      <w:t xml:space="preserve">  (</w:t>
    </w:r>
    <w:proofErr w:type="gramEnd"/>
    <w:r w:rsidRPr="006D08A7">
      <w:rPr>
        <w:sz w:val="14"/>
        <w:lang w:val="en-GB"/>
      </w:rPr>
      <w:t>PC-engl.)   04.21</w:t>
    </w:r>
    <w:r w:rsidRPr="006D08A7">
      <w:rPr>
        <w:sz w:val="14"/>
        <w:lang w:val="en-GB"/>
      </w:rPr>
      <w:tab/>
      <w:t xml:space="preserve">Page </w:t>
    </w:r>
    <w:r w:rsidRPr="005B3900">
      <w:rPr>
        <w:sz w:val="14"/>
      </w:rPr>
      <w:fldChar w:fldCharType="begin"/>
    </w:r>
    <w:r w:rsidRPr="006D08A7">
      <w:rPr>
        <w:sz w:val="14"/>
        <w:lang w:val="en-GB"/>
      </w:rPr>
      <w:instrText xml:space="preserve"> PAGE </w:instrText>
    </w:r>
    <w:r w:rsidRPr="005B3900">
      <w:rPr>
        <w:sz w:val="14"/>
      </w:rPr>
      <w:fldChar w:fldCharType="separate"/>
    </w:r>
    <w:r w:rsidR="00013B60">
      <w:rPr>
        <w:noProof/>
        <w:sz w:val="14"/>
        <w:lang w:val="en-GB"/>
      </w:rPr>
      <w:t>2</w:t>
    </w:r>
    <w:r w:rsidRPr="005B3900">
      <w:rPr>
        <w:sz w:val="14"/>
      </w:rPr>
      <w:fldChar w:fldCharType="end"/>
    </w:r>
    <w:r w:rsidRPr="006D08A7">
      <w:rPr>
        <w:sz w:val="14"/>
        <w:lang w:val="en-GB"/>
      </w:rPr>
      <w:t xml:space="preserve"> of </w:t>
    </w:r>
    <w:r w:rsidRPr="005B3900">
      <w:rPr>
        <w:sz w:val="14"/>
      </w:rPr>
      <w:fldChar w:fldCharType="begin"/>
    </w:r>
    <w:r w:rsidRPr="006D08A7">
      <w:rPr>
        <w:sz w:val="14"/>
        <w:lang w:val="en-GB"/>
      </w:rPr>
      <w:instrText xml:space="preserve"> NUMPAGES </w:instrText>
    </w:r>
    <w:r w:rsidRPr="005B3900">
      <w:rPr>
        <w:sz w:val="14"/>
      </w:rPr>
      <w:fldChar w:fldCharType="separate"/>
    </w:r>
    <w:r w:rsidR="00013B60">
      <w:rPr>
        <w:noProof/>
        <w:sz w:val="14"/>
        <w:lang w:val="en-GB"/>
      </w:rPr>
      <w:t>3</w:t>
    </w:r>
    <w:r w:rsidRPr="005B3900"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D04DB" w14:textId="77777777" w:rsidR="006D08A7" w:rsidRPr="006D08A7" w:rsidRDefault="006D08A7" w:rsidP="006D08A7">
    <w:pPr>
      <w:pStyle w:val="Fuzeile"/>
      <w:tabs>
        <w:tab w:val="clear" w:pos="4536"/>
        <w:tab w:val="clear" w:pos="9072"/>
        <w:tab w:val="right" w:pos="9639"/>
      </w:tabs>
      <w:ind w:right="-284"/>
      <w:rPr>
        <w:sz w:val="14"/>
        <w:lang w:val="en-GB"/>
      </w:rPr>
    </w:pPr>
    <w:r w:rsidRPr="006D08A7">
      <w:rPr>
        <w:sz w:val="14"/>
        <w:lang w:val="en-GB"/>
      </w:rPr>
      <w:t>Form</w:t>
    </w:r>
    <w:r>
      <w:rPr>
        <w:sz w:val="14"/>
        <w:lang w:val="en-GB"/>
      </w:rPr>
      <w:t xml:space="preserve"> </w:t>
    </w:r>
    <w:r w:rsidRPr="00F63FCE">
      <w:rPr>
        <w:snapToGrid w:val="0"/>
        <w:sz w:val="14"/>
        <w:lang w:val="en-US"/>
      </w:rPr>
      <w:t xml:space="preserve">11021 </w:t>
    </w:r>
    <w:proofErr w:type="gramStart"/>
    <w:r w:rsidRPr="00F63FCE">
      <w:rPr>
        <w:snapToGrid w:val="0"/>
        <w:sz w:val="14"/>
        <w:lang w:val="en-US"/>
      </w:rPr>
      <w:t>I</w:t>
    </w:r>
    <w:r w:rsidRPr="006D08A7">
      <w:rPr>
        <w:sz w:val="14"/>
        <w:lang w:val="en-GB"/>
      </w:rPr>
      <w:t xml:space="preserve">  (</w:t>
    </w:r>
    <w:proofErr w:type="gramEnd"/>
    <w:r w:rsidRPr="006D08A7">
      <w:rPr>
        <w:sz w:val="14"/>
        <w:lang w:val="en-GB"/>
      </w:rPr>
      <w:t>PC-engl.)   04.21</w:t>
    </w:r>
    <w:r w:rsidRPr="006D08A7">
      <w:rPr>
        <w:sz w:val="14"/>
        <w:lang w:val="en-GB"/>
      </w:rPr>
      <w:tab/>
      <w:t xml:space="preserve">Page </w:t>
    </w:r>
    <w:r w:rsidRPr="005B3900">
      <w:rPr>
        <w:sz w:val="14"/>
      </w:rPr>
      <w:fldChar w:fldCharType="begin"/>
    </w:r>
    <w:r w:rsidRPr="006D08A7">
      <w:rPr>
        <w:sz w:val="14"/>
        <w:lang w:val="en-GB"/>
      </w:rPr>
      <w:instrText xml:space="preserve"> PAGE </w:instrText>
    </w:r>
    <w:r w:rsidRPr="005B3900">
      <w:rPr>
        <w:sz w:val="14"/>
      </w:rPr>
      <w:fldChar w:fldCharType="separate"/>
    </w:r>
    <w:r w:rsidR="00013B60">
      <w:rPr>
        <w:noProof/>
        <w:sz w:val="14"/>
        <w:lang w:val="en-GB"/>
      </w:rPr>
      <w:t>1</w:t>
    </w:r>
    <w:r w:rsidRPr="005B3900">
      <w:rPr>
        <w:sz w:val="14"/>
      </w:rPr>
      <w:fldChar w:fldCharType="end"/>
    </w:r>
    <w:r w:rsidRPr="006D08A7">
      <w:rPr>
        <w:sz w:val="14"/>
        <w:lang w:val="en-GB"/>
      </w:rPr>
      <w:t xml:space="preserve"> of </w:t>
    </w:r>
    <w:r w:rsidRPr="005B3900">
      <w:rPr>
        <w:sz w:val="14"/>
      </w:rPr>
      <w:fldChar w:fldCharType="begin"/>
    </w:r>
    <w:r w:rsidRPr="006D08A7">
      <w:rPr>
        <w:sz w:val="14"/>
        <w:lang w:val="en-GB"/>
      </w:rPr>
      <w:instrText xml:space="preserve"> NUMPAGES </w:instrText>
    </w:r>
    <w:r w:rsidRPr="005B3900">
      <w:rPr>
        <w:sz w:val="14"/>
      </w:rPr>
      <w:fldChar w:fldCharType="separate"/>
    </w:r>
    <w:r w:rsidR="00013B60">
      <w:rPr>
        <w:noProof/>
        <w:sz w:val="14"/>
        <w:lang w:val="en-GB"/>
      </w:rPr>
      <w:t>3</w:t>
    </w:r>
    <w:r w:rsidRPr="005B3900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B78F6" w14:textId="77777777" w:rsidR="004B7C26" w:rsidRDefault="004B7C26">
      <w:pPr>
        <w:pStyle w:val="Fuzeile"/>
        <w:spacing w:after="40"/>
        <w:ind w:left="-57"/>
        <w:rPr>
          <w:sz w:val="12"/>
        </w:rPr>
      </w:pPr>
      <w:r>
        <w:rPr>
          <w:sz w:val="12"/>
        </w:rPr>
        <w:t>_________________</w:t>
      </w:r>
    </w:p>
  </w:footnote>
  <w:footnote w:type="continuationSeparator" w:id="0">
    <w:p w14:paraId="0CB92D48" w14:textId="77777777" w:rsidR="004B7C26" w:rsidRDefault="004B7C26">
      <w:r>
        <w:continuationSeparator/>
      </w:r>
    </w:p>
  </w:footnote>
  <w:footnote w:id="1">
    <w:p w14:paraId="386C9D7F" w14:textId="77777777" w:rsidR="00B67D34" w:rsidRPr="00860E5B" w:rsidRDefault="00B67D34" w:rsidP="0087458B">
      <w:pPr>
        <w:pStyle w:val="Funotentext"/>
        <w:tabs>
          <w:tab w:val="left" w:pos="142"/>
        </w:tabs>
        <w:spacing w:before="20" w:after="400" w:line="180" w:lineRule="exact"/>
        <w:rPr>
          <w:sz w:val="16"/>
          <w:szCs w:val="16"/>
          <w:lang w:val="en-GB"/>
        </w:rPr>
      </w:pPr>
      <w:r w:rsidRPr="0087458B">
        <w:rPr>
          <w:rStyle w:val="Funotenzeichen"/>
          <w:position w:val="4"/>
          <w:sz w:val="12"/>
          <w:szCs w:val="12"/>
          <w:vertAlign w:val="baseline"/>
        </w:rPr>
        <w:footnoteRef/>
      </w:r>
      <w:r w:rsidRPr="00860E5B">
        <w:rPr>
          <w:lang w:val="en-GB"/>
        </w:rPr>
        <w:tab/>
      </w:r>
      <w:r w:rsidR="00860E5B" w:rsidRPr="00860E5B">
        <w:rPr>
          <w:sz w:val="16"/>
          <w:szCs w:val="16"/>
          <w:lang w:val="en-GB"/>
        </w:rPr>
        <w:t>To be marked with a cross and attached by the tenderer</w:t>
      </w:r>
    </w:p>
  </w:footnote>
  <w:footnote w:id="2">
    <w:p w14:paraId="39E2E2CF" w14:textId="77777777" w:rsidR="001E130A" w:rsidRPr="00013B60" w:rsidRDefault="001E130A" w:rsidP="001E130A">
      <w:pPr>
        <w:pStyle w:val="Funotentext"/>
        <w:tabs>
          <w:tab w:val="left" w:pos="142"/>
        </w:tabs>
        <w:spacing w:before="20" w:after="400" w:line="180" w:lineRule="exact"/>
        <w:rPr>
          <w:sz w:val="16"/>
          <w:szCs w:val="16"/>
          <w:lang w:val="en-GB"/>
        </w:rPr>
      </w:pPr>
      <w:r w:rsidRPr="0087458B">
        <w:rPr>
          <w:rStyle w:val="Funotenzeichen"/>
          <w:position w:val="4"/>
          <w:sz w:val="12"/>
          <w:szCs w:val="12"/>
          <w:vertAlign w:val="baseline"/>
        </w:rPr>
        <w:footnoteRef/>
      </w:r>
      <w:r w:rsidRPr="00013B60">
        <w:rPr>
          <w:lang w:val="en-GB"/>
        </w:rPr>
        <w:tab/>
      </w:r>
      <w:r w:rsidR="00013B60" w:rsidRPr="00013B60">
        <w:rPr>
          <w:sz w:val="16"/>
          <w:szCs w:val="16"/>
          <w:lang w:val="en-GB"/>
        </w:rPr>
        <w:t>To be marked with a cross and attached by the tenderer</w:t>
      </w:r>
    </w:p>
  </w:footnote>
  <w:footnote w:id="3">
    <w:p w14:paraId="5023F897" w14:textId="77777777" w:rsidR="00E94121" w:rsidRPr="00013B60" w:rsidRDefault="00E94121" w:rsidP="00E94121">
      <w:pPr>
        <w:pStyle w:val="Funotentext"/>
        <w:spacing w:before="20" w:after="400" w:line="180" w:lineRule="exact"/>
        <w:ind w:left="142" w:hanging="142"/>
        <w:rPr>
          <w:rFonts w:cs="Arial"/>
          <w:sz w:val="16"/>
          <w:szCs w:val="16"/>
          <w:lang w:val="en-GB"/>
        </w:rPr>
      </w:pPr>
      <w:r w:rsidRPr="00E94121">
        <w:rPr>
          <w:rStyle w:val="Funotenzeichen"/>
          <w:rFonts w:cs="Arial"/>
          <w:position w:val="4"/>
          <w:sz w:val="12"/>
          <w:szCs w:val="12"/>
          <w:vertAlign w:val="baseline"/>
        </w:rPr>
        <w:footnoteRef/>
      </w:r>
      <w:r w:rsidRPr="00013B60">
        <w:rPr>
          <w:rFonts w:cs="Arial"/>
          <w:sz w:val="16"/>
          <w:szCs w:val="16"/>
          <w:lang w:val="en-GB"/>
        </w:rPr>
        <w:tab/>
      </w:r>
      <w:r w:rsidR="00013B60" w:rsidRPr="00013B60">
        <w:rPr>
          <w:rFonts w:cs="Arial"/>
          <w:sz w:val="16"/>
          <w:szCs w:val="16"/>
          <w:lang w:val="en-GB"/>
        </w:rPr>
        <w:t>Tenderer consortia shall only be regarded as constituting an SME if the bulk of the contract is executed by a single party or multiple parties to the consortium that is/are recognised as an SME.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28A61" w14:textId="77777777" w:rsidR="00B67D34" w:rsidRPr="008077DF" w:rsidRDefault="00B67D34">
    <w:pPr>
      <w:pStyle w:val="Kopfzeile"/>
      <w:rPr>
        <w:sz w:val="2"/>
        <w:szCs w:val="2"/>
      </w:rPr>
    </w:pPr>
    <w:r w:rsidRPr="00782511">
      <w:rPr>
        <w:noProof/>
        <w:sz w:val="2"/>
        <w:szCs w:val="2"/>
      </w:rPr>
      <w:drawing>
        <wp:anchor distT="0" distB="0" distL="114300" distR="114300" simplePos="0" relativeHeight="251659264" behindDoc="0" locked="1" layoutInCell="1" allowOverlap="1" wp14:anchorId="785B87E4" wp14:editId="6A79210C">
          <wp:simplePos x="0" y="0"/>
          <wp:positionH relativeFrom="column">
            <wp:posOffset>1867682</wp:posOffset>
          </wp:positionH>
          <wp:positionV relativeFrom="paragraph">
            <wp:posOffset>-463062</wp:posOffset>
          </wp:positionV>
          <wp:extent cx="2091885" cy="1154724"/>
          <wp:effectExtent l="19050" t="0" r="5080" b="0"/>
          <wp:wrapNone/>
          <wp:docPr id="1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CDE20CA"/>
    <w:lvl w:ilvl="0">
      <w:start w:val="1"/>
      <w:numFmt w:val="decimal"/>
      <w:pStyle w:val="berschrift1"/>
      <w:lvlText w:val="%1"/>
      <w:legacy w:legacy="1" w:legacySpace="144" w:legacyIndent="708"/>
      <w:lvlJc w:val="left"/>
      <w:pPr>
        <w:ind w:left="0" w:hanging="708"/>
      </w:pPr>
    </w:lvl>
    <w:lvl w:ilvl="1">
      <w:start w:val="1"/>
      <w:numFmt w:val="decimal"/>
      <w:pStyle w:val="berschrift2"/>
      <w:lvlText w:val="%1.%2"/>
      <w:legacy w:legacy="1" w:legacySpace="144" w:legacyIndent="708"/>
      <w:lvlJc w:val="left"/>
      <w:pPr>
        <w:ind w:left="0" w:hanging="708"/>
      </w:pPr>
    </w:lvl>
    <w:lvl w:ilvl="2">
      <w:start w:val="1"/>
      <w:numFmt w:val="decimal"/>
      <w:pStyle w:val="berschrift3"/>
      <w:lvlText w:val="%1.%2.%3"/>
      <w:legacy w:legacy="1" w:legacySpace="144" w:legacyIndent="708"/>
      <w:lvlJc w:val="left"/>
      <w:pPr>
        <w:ind w:left="0" w:hanging="708"/>
      </w:pPr>
    </w:lvl>
    <w:lvl w:ilvl="3">
      <w:start w:val="1"/>
      <w:numFmt w:val="decimal"/>
      <w:pStyle w:val="berschrift4"/>
      <w:lvlText w:val="%1.%2.%3.%4"/>
      <w:legacy w:legacy="1" w:legacySpace="144" w:legacyIndent="708"/>
      <w:lvlJc w:val="left"/>
      <w:pPr>
        <w:ind w:left="0" w:hanging="708"/>
      </w:pPr>
    </w:lvl>
    <w:lvl w:ilvl="4">
      <w:start w:val="1"/>
      <w:numFmt w:val="decimal"/>
      <w:pStyle w:val="berschrift5"/>
      <w:lvlText w:val="%1.%2.%3.%4.%5"/>
      <w:legacy w:legacy="1" w:legacySpace="144" w:legacyIndent="708"/>
      <w:lvlJc w:val="left"/>
      <w:pPr>
        <w:ind w:left="0" w:hanging="708"/>
      </w:pPr>
    </w:lvl>
    <w:lvl w:ilvl="5">
      <w:start w:val="1"/>
      <w:numFmt w:val="decimal"/>
      <w:lvlText w:val="%1.%2.%3.%4.%5.%6"/>
      <w:legacy w:legacy="1" w:legacySpace="144" w:legacyIndent="708"/>
      <w:lvlJc w:val="left"/>
      <w:pPr>
        <w:ind w:left="0" w:hanging="708"/>
      </w:pPr>
    </w:lvl>
    <w:lvl w:ilvl="6">
      <w:start w:val="1"/>
      <w:numFmt w:val="decimal"/>
      <w:lvlText w:val="%1.%2.%3.%4.%5.%6.%7"/>
      <w:legacy w:legacy="1" w:legacySpace="144" w:legacyIndent="708"/>
      <w:lvlJc w:val="left"/>
      <w:pPr>
        <w:ind w:left="0" w:hanging="708"/>
      </w:pPr>
    </w:lvl>
    <w:lvl w:ilvl="7">
      <w:start w:val="1"/>
      <w:numFmt w:val="decimal"/>
      <w:lvlText w:val="%1.%2.%3.%4.%5.%6.%7.%8"/>
      <w:legacy w:legacy="1" w:legacySpace="144" w:legacyIndent="708"/>
      <w:lvlJc w:val="left"/>
      <w:pPr>
        <w:ind w:left="0" w:hanging="708"/>
      </w:pPr>
    </w:lvl>
    <w:lvl w:ilvl="8">
      <w:start w:val="1"/>
      <w:numFmt w:val="decimal"/>
      <w:lvlText w:val="%1.%2.%3.%4.%5.%6.%7.%8.%9"/>
      <w:legacy w:legacy="1" w:legacySpace="144" w:legacyIndent="708"/>
      <w:lvlJc w:val="left"/>
      <w:pPr>
        <w:ind w:left="0" w:hanging="708"/>
      </w:pPr>
    </w:lvl>
  </w:abstractNum>
  <w:abstractNum w:abstractNumId="1" w15:restartNumberingAfterBreak="0">
    <w:nsid w:val="04735E9A"/>
    <w:multiLevelType w:val="multilevel"/>
    <w:tmpl w:val="EB8C0E8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90"/>
        </w:tabs>
        <w:ind w:left="2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80"/>
        </w:tabs>
        <w:ind w:left="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0"/>
        </w:tabs>
        <w:ind w:left="5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"/>
        </w:tabs>
        <w:ind w:left="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"/>
        </w:tabs>
        <w:ind w:left="6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50"/>
        </w:tabs>
        <w:ind w:left="9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0"/>
        </w:tabs>
        <w:ind w:left="880" w:hanging="1440"/>
      </w:pPr>
      <w:rPr>
        <w:rFonts w:hint="default"/>
      </w:rPr>
    </w:lvl>
  </w:abstractNum>
  <w:abstractNum w:abstractNumId="2" w15:restartNumberingAfterBreak="0">
    <w:nsid w:val="07143F28"/>
    <w:multiLevelType w:val="singleLevel"/>
    <w:tmpl w:val="52086E6C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8C3BDF"/>
    <w:multiLevelType w:val="singleLevel"/>
    <w:tmpl w:val="EA86981E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4" w15:restartNumberingAfterBreak="0">
    <w:nsid w:val="25CB26CD"/>
    <w:multiLevelType w:val="hybridMultilevel"/>
    <w:tmpl w:val="DCF683EA"/>
    <w:lvl w:ilvl="0" w:tplc="DE9EFEFE">
      <w:numFmt w:val="bullet"/>
      <w:lvlText w:val="–"/>
      <w:lvlJc w:val="left"/>
      <w:pPr>
        <w:ind w:left="30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5" w15:restartNumberingAfterBreak="0">
    <w:nsid w:val="36F3389C"/>
    <w:multiLevelType w:val="singleLevel"/>
    <w:tmpl w:val="DBEC733E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7602D99"/>
    <w:multiLevelType w:val="singleLevel"/>
    <w:tmpl w:val="485C5CC0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F530A54"/>
    <w:multiLevelType w:val="singleLevel"/>
    <w:tmpl w:val="7F320632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3BF2DB9"/>
    <w:multiLevelType w:val="singleLevel"/>
    <w:tmpl w:val="DEBEDBB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41F2280"/>
    <w:multiLevelType w:val="hybridMultilevel"/>
    <w:tmpl w:val="A2065800"/>
    <w:lvl w:ilvl="0" w:tplc="33B055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492B0B"/>
    <w:multiLevelType w:val="singleLevel"/>
    <w:tmpl w:val="1AF8F1D0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11" w15:restartNumberingAfterBreak="0">
    <w:nsid w:val="53327B02"/>
    <w:multiLevelType w:val="singleLevel"/>
    <w:tmpl w:val="21EA7F94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90B3196"/>
    <w:multiLevelType w:val="singleLevel"/>
    <w:tmpl w:val="78F4A66A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9345D91"/>
    <w:multiLevelType w:val="multilevel"/>
    <w:tmpl w:val="B8A63AA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5A426BDC"/>
    <w:multiLevelType w:val="multilevel"/>
    <w:tmpl w:val="44A4D5D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pStyle w:val="berschrift6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berschrift7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berschrift8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5ACB79C8"/>
    <w:multiLevelType w:val="multilevel"/>
    <w:tmpl w:val="89EA752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E3A2F60"/>
    <w:multiLevelType w:val="singleLevel"/>
    <w:tmpl w:val="248450DA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15216711">
    <w:abstractNumId w:val="14"/>
  </w:num>
  <w:num w:numId="2" w16cid:durableId="1143279315">
    <w:abstractNumId w:val="15"/>
  </w:num>
  <w:num w:numId="3" w16cid:durableId="306712301">
    <w:abstractNumId w:val="1"/>
  </w:num>
  <w:num w:numId="4" w16cid:durableId="1741246441">
    <w:abstractNumId w:val="13"/>
  </w:num>
  <w:num w:numId="5" w16cid:durableId="2028748396">
    <w:abstractNumId w:val="0"/>
  </w:num>
  <w:num w:numId="6" w16cid:durableId="1851027059">
    <w:abstractNumId w:val="3"/>
  </w:num>
  <w:num w:numId="7" w16cid:durableId="783616286">
    <w:abstractNumId w:val="11"/>
  </w:num>
  <w:num w:numId="8" w16cid:durableId="285357992">
    <w:abstractNumId w:val="5"/>
  </w:num>
  <w:num w:numId="9" w16cid:durableId="1448432680">
    <w:abstractNumId w:val="12"/>
  </w:num>
  <w:num w:numId="10" w16cid:durableId="1798526121">
    <w:abstractNumId w:val="8"/>
  </w:num>
  <w:num w:numId="11" w16cid:durableId="324018849">
    <w:abstractNumId w:val="10"/>
  </w:num>
  <w:num w:numId="12" w16cid:durableId="1342781187">
    <w:abstractNumId w:val="2"/>
  </w:num>
  <w:num w:numId="13" w16cid:durableId="2024089401">
    <w:abstractNumId w:val="7"/>
  </w:num>
  <w:num w:numId="14" w16cid:durableId="875581824">
    <w:abstractNumId w:val="16"/>
  </w:num>
  <w:num w:numId="15" w16cid:durableId="1821271333">
    <w:abstractNumId w:val="6"/>
  </w:num>
  <w:num w:numId="16" w16cid:durableId="1195195572">
    <w:abstractNumId w:val="0"/>
  </w:num>
  <w:num w:numId="17" w16cid:durableId="1553806154">
    <w:abstractNumId w:val="0"/>
  </w:num>
  <w:num w:numId="18" w16cid:durableId="690490911">
    <w:abstractNumId w:val="0"/>
  </w:num>
  <w:num w:numId="19" w16cid:durableId="1507675775">
    <w:abstractNumId w:val="0"/>
  </w:num>
  <w:num w:numId="20" w16cid:durableId="1226063835">
    <w:abstractNumId w:val="0"/>
  </w:num>
  <w:num w:numId="21" w16cid:durableId="1662923414">
    <w:abstractNumId w:val="4"/>
  </w:num>
  <w:num w:numId="22" w16cid:durableId="14692050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forms" w:enforcement="1"/>
  <w:defaultTabStop w:val="709"/>
  <w:hyphenationZone w:val="142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chicago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W" w:val="oKW"/>
  </w:docVars>
  <w:rsids>
    <w:rsidRoot w:val="00F63FCE"/>
    <w:rsid w:val="00002839"/>
    <w:rsid w:val="00004768"/>
    <w:rsid w:val="00013B60"/>
    <w:rsid w:val="000168EB"/>
    <w:rsid w:val="00024F80"/>
    <w:rsid w:val="00031E74"/>
    <w:rsid w:val="000467D1"/>
    <w:rsid w:val="00047E78"/>
    <w:rsid w:val="00053145"/>
    <w:rsid w:val="000575D7"/>
    <w:rsid w:val="00074123"/>
    <w:rsid w:val="000775B2"/>
    <w:rsid w:val="000819DF"/>
    <w:rsid w:val="00092DD6"/>
    <w:rsid w:val="000A3BB1"/>
    <w:rsid w:val="000B3D98"/>
    <w:rsid w:val="000D1F45"/>
    <w:rsid w:val="000D2F8C"/>
    <w:rsid w:val="000D72CD"/>
    <w:rsid w:val="000F22C0"/>
    <w:rsid w:val="000F6095"/>
    <w:rsid w:val="00110719"/>
    <w:rsid w:val="00116539"/>
    <w:rsid w:val="00117A47"/>
    <w:rsid w:val="0012630C"/>
    <w:rsid w:val="00127E54"/>
    <w:rsid w:val="00133418"/>
    <w:rsid w:val="00140421"/>
    <w:rsid w:val="0014543C"/>
    <w:rsid w:val="001509DF"/>
    <w:rsid w:val="00164451"/>
    <w:rsid w:val="0017530D"/>
    <w:rsid w:val="00187270"/>
    <w:rsid w:val="001B1BA0"/>
    <w:rsid w:val="001B4DD5"/>
    <w:rsid w:val="001C4113"/>
    <w:rsid w:val="001E130A"/>
    <w:rsid w:val="001F559D"/>
    <w:rsid w:val="001F7D10"/>
    <w:rsid w:val="00201498"/>
    <w:rsid w:val="00217F16"/>
    <w:rsid w:val="00233BEC"/>
    <w:rsid w:val="0024402F"/>
    <w:rsid w:val="00271CFB"/>
    <w:rsid w:val="00277605"/>
    <w:rsid w:val="00286458"/>
    <w:rsid w:val="00287471"/>
    <w:rsid w:val="00295571"/>
    <w:rsid w:val="002A4CCD"/>
    <w:rsid w:val="002A4DB0"/>
    <w:rsid w:val="002A6AA8"/>
    <w:rsid w:val="002B1EE3"/>
    <w:rsid w:val="002C1D70"/>
    <w:rsid w:val="002E5F19"/>
    <w:rsid w:val="002F3DE0"/>
    <w:rsid w:val="0030177D"/>
    <w:rsid w:val="00305570"/>
    <w:rsid w:val="00317F6F"/>
    <w:rsid w:val="00320113"/>
    <w:rsid w:val="00325B50"/>
    <w:rsid w:val="003266BC"/>
    <w:rsid w:val="00343E18"/>
    <w:rsid w:val="00352362"/>
    <w:rsid w:val="0035670C"/>
    <w:rsid w:val="003772EB"/>
    <w:rsid w:val="003831D3"/>
    <w:rsid w:val="003832F5"/>
    <w:rsid w:val="00384699"/>
    <w:rsid w:val="00393D4C"/>
    <w:rsid w:val="00394C4F"/>
    <w:rsid w:val="00397107"/>
    <w:rsid w:val="003B2AB9"/>
    <w:rsid w:val="003E0036"/>
    <w:rsid w:val="003E2AC0"/>
    <w:rsid w:val="00424ED3"/>
    <w:rsid w:val="00465A45"/>
    <w:rsid w:val="00470ED9"/>
    <w:rsid w:val="00473C87"/>
    <w:rsid w:val="00487107"/>
    <w:rsid w:val="004911CF"/>
    <w:rsid w:val="00492581"/>
    <w:rsid w:val="00493D68"/>
    <w:rsid w:val="004971F5"/>
    <w:rsid w:val="004A2874"/>
    <w:rsid w:val="004B7C26"/>
    <w:rsid w:val="004E6D37"/>
    <w:rsid w:val="004F626B"/>
    <w:rsid w:val="0050665C"/>
    <w:rsid w:val="00515152"/>
    <w:rsid w:val="00515A5B"/>
    <w:rsid w:val="00517FB5"/>
    <w:rsid w:val="005227A0"/>
    <w:rsid w:val="00523A5B"/>
    <w:rsid w:val="005275B0"/>
    <w:rsid w:val="00527BED"/>
    <w:rsid w:val="00536688"/>
    <w:rsid w:val="00556196"/>
    <w:rsid w:val="0057256A"/>
    <w:rsid w:val="005A2949"/>
    <w:rsid w:val="005B24AD"/>
    <w:rsid w:val="005D2A51"/>
    <w:rsid w:val="005D36E6"/>
    <w:rsid w:val="005D4C6A"/>
    <w:rsid w:val="005E6FDD"/>
    <w:rsid w:val="005F1121"/>
    <w:rsid w:val="005F7200"/>
    <w:rsid w:val="00600DCA"/>
    <w:rsid w:val="00610B20"/>
    <w:rsid w:val="006220F3"/>
    <w:rsid w:val="00635D6C"/>
    <w:rsid w:val="006470DD"/>
    <w:rsid w:val="00655DC0"/>
    <w:rsid w:val="006868AE"/>
    <w:rsid w:val="006A4D64"/>
    <w:rsid w:val="006A731F"/>
    <w:rsid w:val="006B0B54"/>
    <w:rsid w:val="006B1D0C"/>
    <w:rsid w:val="006B5DB5"/>
    <w:rsid w:val="006C2532"/>
    <w:rsid w:val="006C47CD"/>
    <w:rsid w:val="006C64F4"/>
    <w:rsid w:val="006D08A7"/>
    <w:rsid w:val="006D2478"/>
    <w:rsid w:val="006D4E44"/>
    <w:rsid w:val="006D5D19"/>
    <w:rsid w:val="006D6623"/>
    <w:rsid w:val="006E0FC2"/>
    <w:rsid w:val="006E4892"/>
    <w:rsid w:val="0071089F"/>
    <w:rsid w:val="00713313"/>
    <w:rsid w:val="007334D0"/>
    <w:rsid w:val="007409DB"/>
    <w:rsid w:val="00750F71"/>
    <w:rsid w:val="00762E70"/>
    <w:rsid w:val="00782511"/>
    <w:rsid w:val="007869EA"/>
    <w:rsid w:val="00790D2C"/>
    <w:rsid w:val="007A4D2B"/>
    <w:rsid w:val="007A5EC4"/>
    <w:rsid w:val="007B0591"/>
    <w:rsid w:val="007B1CEE"/>
    <w:rsid w:val="007C080F"/>
    <w:rsid w:val="007C425A"/>
    <w:rsid w:val="007C7B25"/>
    <w:rsid w:val="007E3DC4"/>
    <w:rsid w:val="007F308C"/>
    <w:rsid w:val="007F4840"/>
    <w:rsid w:val="00801AC3"/>
    <w:rsid w:val="00803EE9"/>
    <w:rsid w:val="00804B9A"/>
    <w:rsid w:val="00804E0E"/>
    <w:rsid w:val="008077DF"/>
    <w:rsid w:val="00822E31"/>
    <w:rsid w:val="00825026"/>
    <w:rsid w:val="00840F2D"/>
    <w:rsid w:val="00860E5B"/>
    <w:rsid w:val="0087458B"/>
    <w:rsid w:val="00875716"/>
    <w:rsid w:val="00884EE8"/>
    <w:rsid w:val="00886CDF"/>
    <w:rsid w:val="008976BB"/>
    <w:rsid w:val="008A57A1"/>
    <w:rsid w:val="008A6C13"/>
    <w:rsid w:val="008B4F17"/>
    <w:rsid w:val="008C7DA0"/>
    <w:rsid w:val="008D175D"/>
    <w:rsid w:val="008D258E"/>
    <w:rsid w:val="008D594D"/>
    <w:rsid w:val="008F67F5"/>
    <w:rsid w:val="00903983"/>
    <w:rsid w:val="009226E4"/>
    <w:rsid w:val="00930EE5"/>
    <w:rsid w:val="0094615A"/>
    <w:rsid w:val="00964634"/>
    <w:rsid w:val="009756E2"/>
    <w:rsid w:val="009B6A05"/>
    <w:rsid w:val="009B6F31"/>
    <w:rsid w:val="009C0977"/>
    <w:rsid w:val="009C11DA"/>
    <w:rsid w:val="009C18C7"/>
    <w:rsid w:val="009C3EB0"/>
    <w:rsid w:val="00A04750"/>
    <w:rsid w:val="00A21667"/>
    <w:rsid w:val="00A35E42"/>
    <w:rsid w:val="00A4335A"/>
    <w:rsid w:val="00A4611C"/>
    <w:rsid w:val="00A47ACD"/>
    <w:rsid w:val="00A579FC"/>
    <w:rsid w:val="00A7281E"/>
    <w:rsid w:val="00A77EEC"/>
    <w:rsid w:val="00A977C0"/>
    <w:rsid w:val="00AA279E"/>
    <w:rsid w:val="00B02AA9"/>
    <w:rsid w:val="00B14F3A"/>
    <w:rsid w:val="00B26923"/>
    <w:rsid w:val="00B34A3B"/>
    <w:rsid w:val="00B40256"/>
    <w:rsid w:val="00B50627"/>
    <w:rsid w:val="00B56881"/>
    <w:rsid w:val="00B64CE7"/>
    <w:rsid w:val="00B64E8C"/>
    <w:rsid w:val="00B66020"/>
    <w:rsid w:val="00B66A24"/>
    <w:rsid w:val="00B67B70"/>
    <w:rsid w:val="00B67D34"/>
    <w:rsid w:val="00B86910"/>
    <w:rsid w:val="00B93718"/>
    <w:rsid w:val="00BC2279"/>
    <w:rsid w:val="00BC2777"/>
    <w:rsid w:val="00BD0F78"/>
    <w:rsid w:val="00BD6E5D"/>
    <w:rsid w:val="00BD706C"/>
    <w:rsid w:val="00C013CB"/>
    <w:rsid w:val="00C0237F"/>
    <w:rsid w:val="00C02815"/>
    <w:rsid w:val="00C161A5"/>
    <w:rsid w:val="00C24E9C"/>
    <w:rsid w:val="00C40310"/>
    <w:rsid w:val="00C4210E"/>
    <w:rsid w:val="00C43B83"/>
    <w:rsid w:val="00C53007"/>
    <w:rsid w:val="00C55D6C"/>
    <w:rsid w:val="00C64535"/>
    <w:rsid w:val="00C9312A"/>
    <w:rsid w:val="00CA5540"/>
    <w:rsid w:val="00CB7D6B"/>
    <w:rsid w:val="00CD09B7"/>
    <w:rsid w:val="00CD163E"/>
    <w:rsid w:val="00CF284A"/>
    <w:rsid w:val="00D00D96"/>
    <w:rsid w:val="00D46998"/>
    <w:rsid w:val="00D50AB7"/>
    <w:rsid w:val="00D67219"/>
    <w:rsid w:val="00D77C8E"/>
    <w:rsid w:val="00D9015E"/>
    <w:rsid w:val="00D9041D"/>
    <w:rsid w:val="00DA5DFF"/>
    <w:rsid w:val="00DA7168"/>
    <w:rsid w:val="00DA79E9"/>
    <w:rsid w:val="00DB69D7"/>
    <w:rsid w:val="00DC04D3"/>
    <w:rsid w:val="00DC228A"/>
    <w:rsid w:val="00DC45CE"/>
    <w:rsid w:val="00DC7C37"/>
    <w:rsid w:val="00DE7246"/>
    <w:rsid w:val="00DF3A07"/>
    <w:rsid w:val="00DF4635"/>
    <w:rsid w:val="00E07A1E"/>
    <w:rsid w:val="00E275B7"/>
    <w:rsid w:val="00E30D0D"/>
    <w:rsid w:val="00E374E7"/>
    <w:rsid w:val="00E503F3"/>
    <w:rsid w:val="00E53CC0"/>
    <w:rsid w:val="00E61F62"/>
    <w:rsid w:val="00E726C6"/>
    <w:rsid w:val="00E910E0"/>
    <w:rsid w:val="00E94121"/>
    <w:rsid w:val="00E94F23"/>
    <w:rsid w:val="00EA1C11"/>
    <w:rsid w:val="00EA3F6F"/>
    <w:rsid w:val="00EA65E6"/>
    <w:rsid w:val="00EC09EB"/>
    <w:rsid w:val="00EE1491"/>
    <w:rsid w:val="00EF7C57"/>
    <w:rsid w:val="00F16D30"/>
    <w:rsid w:val="00F177A4"/>
    <w:rsid w:val="00F332DB"/>
    <w:rsid w:val="00F61ADE"/>
    <w:rsid w:val="00F63FCE"/>
    <w:rsid w:val="00F71424"/>
    <w:rsid w:val="00F80282"/>
    <w:rsid w:val="00F822F5"/>
    <w:rsid w:val="00F91D8C"/>
    <w:rsid w:val="00F959DB"/>
    <w:rsid w:val="00FA356A"/>
    <w:rsid w:val="00FB2EA0"/>
    <w:rsid w:val="00FB521B"/>
    <w:rsid w:val="00FC2C23"/>
    <w:rsid w:val="00FC4F8A"/>
    <w:rsid w:val="00FE1BEA"/>
    <w:rsid w:val="00FF4435"/>
    <w:rsid w:val="00FF4623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F5C6DD"/>
  <w15:docId w15:val="{CD889EE5-9EA6-4EA8-99BE-2A2E1F378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77EEC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A77EEC"/>
    <w:pPr>
      <w:keepNext/>
      <w:numPr>
        <w:numId w:val="16"/>
      </w:numPr>
      <w:tabs>
        <w:tab w:val="num" w:pos="1021"/>
      </w:tabs>
      <w:spacing w:before="360" w:after="180"/>
      <w:ind w:left="1021" w:hanging="1021"/>
      <w:jc w:val="both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A77EEC"/>
    <w:pPr>
      <w:keepNext/>
      <w:numPr>
        <w:ilvl w:val="1"/>
        <w:numId w:val="17"/>
      </w:numPr>
      <w:tabs>
        <w:tab w:val="num" w:pos="1021"/>
      </w:tabs>
      <w:spacing w:before="240" w:after="120"/>
      <w:ind w:left="1021" w:hanging="1021"/>
      <w:jc w:val="both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rsid w:val="00A77EEC"/>
    <w:pPr>
      <w:keepNext/>
      <w:numPr>
        <w:ilvl w:val="2"/>
        <w:numId w:val="18"/>
      </w:numPr>
      <w:tabs>
        <w:tab w:val="num" w:pos="1021"/>
      </w:tabs>
      <w:spacing w:before="180" w:after="120"/>
      <w:ind w:left="1021" w:hanging="1021"/>
      <w:jc w:val="both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A77EEC"/>
    <w:pPr>
      <w:keepNext/>
      <w:numPr>
        <w:ilvl w:val="3"/>
        <w:numId w:val="19"/>
      </w:numPr>
      <w:tabs>
        <w:tab w:val="num" w:pos="1021"/>
      </w:tabs>
      <w:spacing w:before="160" w:after="120"/>
      <w:ind w:left="1021" w:hanging="1021"/>
      <w:jc w:val="both"/>
      <w:outlineLvl w:val="3"/>
    </w:pPr>
    <w:rPr>
      <w:i/>
      <w:sz w:val="24"/>
    </w:rPr>
  </w:style>
  <w:style w:type="paragraph" w:styleId="berschrift5">
    <w:name w:val="heading 5"/>
    <w:basedOn w:val="Standard"/>
    <w:next w:val="Standard"/>
    <w:qFormat/>
    <w:rsid w:val="00A77EEC"/>
    <w:pPr>
      <w:numPr>
        <w:ilvl w:val="4"/>
        <w:numId w:val="20"/>
      </w:numPr>
      <w:tabs>
        <w:tab w:val="num" w:pos="1021"/>
      </w:tabs>
      <w:spacing w:before="140" w:after="120"/>
      <w:ind w:left="1021" w:hanging="1021"/>
      <w:jc w:val="both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A77EEC"/>
    <w:pPr>
      <w:numPr>
        <w:ilvl w:val="5"/>
        <w:numId w:val="1"/>
      </w:numPr>
      <w:spacing w:before="240" w:after="60"/>
      <w:ind w:firstLine="0"/>
      <w:outlineLvl w:val="5"/>
    </w:pPr>
    <w:rPr>
      <w:sz w:val="24"/>
    </w:rPr>
  </w:style>
  <w:style w:type="paragraph" w:styleId="berschrift7">
    <w:name w:val="heading 7"/>
    <w:basedOn w:val="Standard"/>
    <w:next w:val="Standard"/>
    <w:qFormat/>
    <w:rsid w:val="00A77EEC"/>
    <w:pPr>
      <w:numPr>
        <w:ilvl w:val="6"/>
        <w:numId w:val="1"/>
      </w:numPr>
      <w:spacing w:before="240" w:after="60"/>
      <w:ind w:firstLine="0"/>
      <w:outlineLvl w:val="6"/>
    </w:pPr>
    <w:rPr>
      <w:sz w:val="24"/>
    </w:rPr>
  </w:style>
  <w:style w:type="paragraph" w:styleId="berschrift8">
    <w:name w:val="heading 8"/>
    <w:basedOn w:val="Standard"/>
    <w:next w:val="Standard"/>
    <w:qFormat/>
    <w:rsid w:val="00A77EEC"/>
    <w:pPr>
      <w:numPr>
        <w:ilvl w:val="7"/>
        <w:numId w:val="1"/>
      </w:numPr>
      <w:spacing w:before="240" w:after="60"/>
      <w:ind w:firstLine="0"/>
      <w:outlineLvl w:val="7"/>
    </w:pPr>
    <w:rPr>
      <w:sz w:val="24"/>
    </w:rPr>
  </w:style>
  <w:style w:type="paragraph" w:styleId="berschrift9">
    <w:name w:val="heading 9"/>
    <w:basedOn w:val="Standard"/>
    <w:next w:val="Standard"/>
    <w:qFormat/>
    <w:rsid w:val="00A77EEC"/>
    <w:pPr>
      <w:numPr>
        <w:ilvl w:val="8"/>
        <w:numId w:val="1"/>
      </w:numPr>
      <w:spacing w:before="240" w:after="60"/>
      <w:ind w:firstLine="0"/>
      <w:outlineLvl w:val="8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A77EE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A77EE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A77EEC"/>
  </w:style>
  <w:style w:type="paragraph" w:styleId="Funotentext">
    <w:name w:val="footnote text"/>
    <w:basedOn w:val="Standard"/>
    <w:semiHidden/>
    <w:rsid w:val="00A77EEC"/>
  </w:style>
  <w:style w:type="character" w:styleId="Funotenzeichen">
    <w:name w:val="footnote reference"/>
    <w:basedOn w:val="Absatz-Standardschriftart"/>
    <w:semiHidden/>
    <w:rsid w:val="00A77EEC"/>
    <w:rPr>
      <w:vertAlign w:val="superscript"/>
    </w:rPr>
  </w:style>
  <w:style w:type="paragraph" w:styleId="Verzeichnis4">
    <w:name w:val="toc 4"/>
    <w:basedOn w:val="Standard"/>
    <w:next w:val="Standard"/>
    <w:semiHidden/>
    <w:rsid w:val="00A77EEC"/>
    <w:pPr>
      <w:tabs>
        <w:tab w:val="right" w:leader="dot" w:pos="9071"/>
      </w:tabs>
      <w:ind w:left="709" w:hanging="709"/>
    </w:pPr>
    <w:rPr>
      <w:sz w:val="18"/>
    </w:rPr>
  </w:style>
  <w:style w:type="paragraph" w:customStyle="1" w:styleId="Abstand112">
    <w:name w:val="Abstand 1 1/2"/>
    <w:basedOn w:val="Standard"/>
    <w:rsid w:val="00A77EEC"/>
    <w:pPr>
      <w:spacing w:line="360" w:lineRule="auto"/>
      <w:jc w:val="both"/>
    </w:pPr>
    <w:rPr>
      <w:sz w:val="24"/>
    </w:rPr>
  </w:style>
  <w:style w:type="paragraph" w:customStyle="1" w:styleId="Einrckung1a">
    <w:name w:val="Einrückung1a"/>
    <w:basedOn w:val="Standard"/>
    <w:semiHidden/>
    <w:rsid w:val="00A77EEC"/>
    <w:pPr>
      <w:numPr>
        <w:numId w:val="6"/>
      </w:numPr>
      <w:spacing w:after="240"/>
      <w:jc w:val="both"/>
    </w:pPr>
    <w:rPr>
      <w:sz w:val="24"/>
    </w:rPr>
  </w:style>
  <w:style w:type="paragraph" w:customStyle="1" w:styleId="Einrckung1b">
    <w:name w:val="Einrückung1b"/>
    <w:basedOn w:val="Standard"/>
    <w:semiHidden/>
    <w:rsid w:val="00A77EEC"/>
    <w:pPr>
      <w:numPr>
        <w:numId w:val="7"/>
      </w:numPr>
      <w:spacing w:after="240"/>
      <w:ind w:left="357" w:hanging="357"/>
      <w:jc w:val="both"/>
    </w:pPr>
    <w:rPr>
      <w:sz w:val="24"/>
    </w:rPr>
  </w:style>
  <w:style w:type="paragraph" w:customStyle="1" w:styleId="Einrckung1c">
    <w:name w:val="Einrückung1c"/>
    <w:basedOn w:val="Standard"/>
    <w:semiHidden/>
    <w:rsid w:val="00A77EEC"/>
    <w:pPr>
      <w:numPr>
        <w:numId w:val="8"/>
      </w:numPr>
      <w:spacing w:after="240"/>
      <w:ind w:left="357" w:hanging="357"/>
      <w:jc w:val="both"/>
    </w:pPr>
    <w:rPr>
      <w:sz w:val="24"/>
    </w:rPr>
  </w:style>
  <w:style w:type="paragraph" w:customStyle="1" w:styleId="Einrckung2a">
    <w:name w:val="Einrückung2a"/>
    <w:basedOn w:val="Standard"/>
    <w:semiHidden/>
    <w:rsid w:val="00A77EEC"/>
    <w:pPr>
      <w:numPr>
        <w:numId w:val="9"/>
      </w:numPr>
      <w:spacing w:after="240"/>
      <w:ind w:left="714" w:hanging="357"/>
      <w:jc w:val="both"/>
    </w:pPr>
    <w:rPr>
      <w:sz w:val="24"/>
    </w:rPr>
  </w:style>
  <w:style w:type="paragraph" w:customStyle="1" w:styleId="Einrckung2b">
    <w:name w:val="Einrückung2b"/>
    <w:basedOn w:val="Standard"/>
    <w:semiHidden/>
    <w:rsid w:val="00A77EEC"/>
    <w:pPr>
      <w:numPr>
        <w:numId w:val="10"/>
      </w:numPr>
      <w:spacing w:after="240"/>
      <w:ind w:left="714" w:hanging="357"/>
      <w:jc w:val="both"/>
    </w:pPr>
    <w:rPr>
      <w:sz w:val="24"/>
    </w:rPr>
  </w:style>
  <w:style w:type="paragraph" w:customStyle="1" w:styleId="Einrckung2c">
    <w:name w:val="Einrückung2c"/>
    <w:basedOn w:val="Standard"/>
    <w:semiHidden/>
    <w:rsid w:val="00A77EEC"/>
    <w:pPr>
      <w:numPr>
        <w:numId w:val="11"/>
      </w:numPr>
      <w:spacing w:after="240"/>
      <w:ind w:left="714"/>
      <w:jc w:val="both"/>
    </w:pPr>
    <w:rPr>
      <w:sz w:val="24"/>
    </w:rPr>
  </w:style>
  <w:style w:type="paragraph" w:customStyle="1" w:styleId="Einrckung3a">
    <w:name w:val="Einrückung3a"/>
    <w:basedOn w:val="Standard"/>
    <w:semiHidden/>
    <w:rsid w:val="00A77EEC"/>
    <w:pPr>
      <w:numPr>
        <w:numId w:val="12"/>
      </w:numPr>
      <w:spacing w:after="240"/>
      <w:ind w:left="1071" w:hanging="357"/>
      <w:jc w:val="both"/>
    </w:pPr>
    <w:rPr>
      <w:sz w:val="24"/>
    </w:rPr>
  </w:style>
  <w:style w:type="paragraph" w:customStyle="1" w:styleId="Einrckung3b">
    <w:name w:val="Einrückung3b"/>
    <w:basedOn w:val="Standard"/>
    <w:semiHidden/>
    <w:rsid w:val="00A77EEC"/>
    <w:pPr>
      <w:numPr>
        <w:numId w:val="13"/>
      </w:numPr>
      <w:spacing w:after="240"/>
      <w:ind w:left="1071" w:hanging="357"/>
      <w:jc w:val="both"/>
    </w:pPr>
    <w:rPr>
      <w:sz w:val="24"/>
    </w:rPr>
  </w:style>
  <w:style w:type="paragraph" w:customStyle="1" w:styleId="Einrckung3c">
    <w:name w:val="Einrückung3c"/>
    <w:basedOn w:val="Standard"/>
    <w:semiHidden/>
    <w:rsid w:val="00A77EEC"/>
    <w:pPr>
      <w:numPr>
        <w:numId w:val="14"/>
      </w:numPr>
      <w:spacing w:after="240"/>
      <w:ind w:left="1071" w:hanging="357"/>
      <w:jc w:val="both"/>
    </w:pPr>
    <w:rPr>
      <w:sz w:val="24"/>
    </w:rPr>
  </w:style>
  <w:style w:type="paragraph" w:customStyle="1" w:styleId="Einrckung4a">
    <w:name w:val="Einrückung4a"/>
    <w:basedOn w:val="Standard"/>
    <w:semiHidden/>
    <w:rsid w:val="00A77EEC"/>
    <w:pPr>
      <w:numPr>
        <w:numId w:val="15"/>
      </w:numPr>
      <w:spacing w:after="240"/>
      <w:ind w:left="1429" w:hanging="357"/>
      <w:jc w:val="both"/>
    </w:pPr>
    <w:rPr>
      <w:sz w:val="24"/>
    </w:rPr>
  </w:style>
  <w:style w:type="paragraph" w:customStyle="1" w:styleId="HngEinrckung1">
    <w:name w:val="Häng. Einrückung1"/>
    <w:basedOn w:val="Standard"/>
    <w:semiHidden/>
    <w:rsid w:val="00A77EEC"/>
    <w:pPr>
      <w:ind w:left="567" w:hanging="567"/>
      <w:jc w:val="both"/>
    </w:pPr>
    <w:rPr>
      <w:sz w:val="24"/>
    </w:rPr>
  </w:style>
  <w:style w:type="paragraph" w:customStyle="1" w:styleId="HngEinrckung2">
    <w:name w:val="Häng. Einrückung2"/>
    <w:basedOn w:val="HngEinrckung1"/>
    <w:semiHidden/>
    <w:rsid w:val="00A77EEC"/>
    <w:pPr>
      <w:ind w:left="1134"/>
    </w:pPr>
  </w:style>
  <w:style w:type="paragraph" w:customStyle="1" w:styleId="HngEinrckung3">
    <w:name w:val="Häng. Einrückung3"/>
    <w:basedOn w:val="HngEinrckung2"/>
    <w:semiHidden/>
    <w:rsid w:val="00A77EEC"/>
    <w:pPr>
      <w:ind w:left="1701"/>
    </w:pPr>
  </w:style>
  <w:style w:type="paragraph" w:styleId="Verzeichnis1">
    <w:name w:val="toc 1"/>
    <w:basedOn w:val="Standard"/>
    <w:next w:val="Standard"/>
    <w:autoRedefine/>
    <w:semiHidden/>
    <w:rsid w:val="00A77EEC"/>
    <w:pPr>
      <w:tabs>
        <w:tab w:val="right" w:leader="dot" w:pos="9071"/>
      </w:tabs>
      <w:spacing w:before="120" w:after="120"/>
      <w:ind w:left="709" w:hanging="709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A77EEC"/>
    <w:pPr>
      <w:tabs>
        <w:tab w:val="right" w:leader="dot" w:pos="9071"/>
      </w:tabs>
      <w:spacing w:after="60"/>
      <w:ind w:left="709" w:hanging="709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A77EEC"/>
    <w:pPr>
      <w:tabs>
        <w:tab w:val="right" w:leader="dot" w:pos="9071"/>
      </w:tabs>
      <w:ind w:left="709" w:hanging="709"/>
    </w:pPr>
    <w:rPr>
      <w:smallCaps/>
    </w:rPr>
  </w:style>
  <w:style w:type="paragraph" w:styleId="Verzeichnis5">
    <w:name w:val="toc 5"/>
    <w:basedOn w:val="Standard"/>
    <w:next w:val="Standard"/>
    <w:autoRedefine/>
    <w:semiHidden/>
    <w:rsid w:val="00A77EEC"/>
    <w:pPr>
      <w:tabs>
        <w:tab w:val="right" w:leader="dot" w:pos="9071"/>
      </w:tabs>
      <w:ind w:left="709" w:hanging="709"/>
    </w:pPr>
    <w:rPr>
      <w:sz w:val="18"/>
    </w:rPr>
  </w:style>
  <w:style w:type="character" w:styleId="Kommentarzeichen">
    <w:name w:val="annotation reference"/>
    <w:basedOn w:val="Absatz-Standardschriftart"/>
    <w:semiHidden/>
    <w:rsid w:val="00A77EEC"/>
    <w:rPr>
      <w:sz w:val="16"/>
    </w:rPr>
  </w:style>
  <w:style w:type="paragraph" w:styleId="Kommentartext">
    <w:name w:val="annotation text"/>
    <w:basedOn w:val="Standard"/>
    <w:semiHidden/>
    <w:rsid w:val="00A77EEC"/>
  </w:style>
  <w:style w:type="paragraph" w:styleId="Sprechblasentext">
    <w:name w:val="Balloon Text"/>
    <w:basedOn w:val="Standard"/>
    <w:semiHidden/>
    <w:rsid w:val="00A77EEC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64451"/>
    <w:pPr>
      <w:ind w:left="720"/>
      <w:contextualSpacing/>
    </w:pPr>
  </w:style>
  <w:style w:type="character" w:customStyle="1" w:styleId="FuzeileZchn">
    <w:name w:val="Fußzeile Zchn"/>
    <w:basedOn w:val="Absatz-Standardschriftart"/>
    <w:link w:val="Fuzeile"/>
    <w:rsid w:val="006D08A7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Tender%20supplies%20and%20services_NO%20awarding%20on%20a%20lot_by_lot%20basis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1D214-BF02-4785-9AF9-969AFCBD1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Tender supplies and services_NO awarding on a lot_by_lot basis.dotm</Template>
  <TotalTime>0</TotalTime>
  <Pages>3</Pages>
  <Words>672</Words>
  <Characters>5515</Characters>
  <Application>Microsoft Office Word</Application>
  <DocSecurity>0</DocSecurity>
  <Lines>204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Wahdieh Sandra</dc:creator>
  <cp:keywords/>
  <dc:description/>
  <cp:lastModifiedBy>Rohr Katrin</cp:lastModifiedBy>
  <cp:revision>4</cp:revision>
  <cp:lastPrinted>2013-09-02T05:38:00Z</cp:lastPrinted>
  <dcterms:created xsi:type="dcterms:W3CDTF">2026-07-16T12:04:00Z</dcterms:created>
  <dcterms:modified xsi:type="dcterms:W3CDTF">2026-07-17T12:28:00Z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1.00</vt:lpwstr>
  </property>
  <property fmtid="{D5CDD505-2E9C-101B-9397-08002B2CF9AE}" pid="3" name="MSIP_Label_23da18b0-dae3-4c1e-8278-86f688a3028c_Enabled">
    <vt:lpwstr>true</vt:lpwstr>
  </property>
  <property fmtid="{D5CDD505-2E9C-101B-9397-08002B2CF9AE}" pid="4" name="MSIP_Label_23da18b0-dae3-4c1e-8278-86f688a3028c_SetDate">
    <vt:lpwstr>2026-07-16T07:53:42Z</vt:lpwstr>
  </property>
  <property fmtid="{D5CDD505-2E9C-101B-9397-08002B2CF9AE}" pid="5" name="MSIP_Label_23da18b0-dae3-4c1e-8278-86f688a3028c_Method">
    <vt:lpwstr>Standard</vt:lpwstr>
  </property>
  <property fmtid="{D5CDD505-2E9C-101B-9397-08002B2CF9AE}" pid="6" name="MSIP_Label_23da18b0-dae3-4c1e-8278-86f688a3028c_Name">
    <vt:lpwstr>ECB-RESTRICTED</vt:lpwstr>
  </property>
  <property fmtid="{D5CDD505-2E9C-101B-9397-08002B2CF9AE}" pid="7" name="MSIP_Label_23da18b0-dae3-4c1e-8278-86f688a3028c_SiteId">
    <vt:lpwstr>b84ee435-4816-49d2-8d92-e740dbda4064</vt:lpwstr>
  </property>
  <property fmtid="{D5CDD505-2E9C-101B-9397-08002B2CF9AE}" pid="8" name="MSIP_Label_23da18b0-dae3-4c1e-8278-86f688a3028c_ActionId">
    <vt:lpwstr>7670ea78-9e6d-4362-b049-e84d86932a77</vt:lpwstr>
  </property>
  <property fmtid="{D5CDD505-2E9C-101B-9397-08002B2CF9AE}" pid="9" name="MSIP_Label_23da18b0-dae3-4c1e-8278-86f688a3028c_ContentBits">
    <vt:lpwstr>0</vt:lpwstr>
  </property>
</Properties>
</file>